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90475" w14:textId="77777777" w:rsidR="00670560" w:rsidRPr="00F1452A" w:rsidRDefault="00670560" w:rsidP="00670560">
      <w:pPr>
        <w:jc w:val="center"/>
        <w:rPr>
          <w:rFonts w:ascii="GHEA Grapalat" w:hAnsi="GHEA Grapalat" w:cs="Sylfaen"/>
          <w:b/>
          <w:lang w:val="en-US"/>
        </w:rPr>
      </w:pPr>
      <w:r w:rsidRPr="00F1452A">
        <w:rPr>
          <w:rFonts w:ascii="GHEA Grapalat" w:hAnsi="GHEA Grapalat" w:cs="Sylfaen"/>
          <w:b/>
          <w:lang w:val="en-US"/>
        </w:rPr>
        <w:t>Հ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proofErr w:type="gramStart"/>
      <w:r w:rsidRPr="00F1452A">
        <w:rPr>
          <w:rFonts w:ascii="GHEA Grapalat" w:hAnsi="GHEA Grapalat" w:cs="Sylfaen"/>
          <w:b/>
          <w:lang w:val="en-US"/>
        </w:rPr>
        <w:t>Հ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 </w:t>
      </w:r>
      <w:r w:rsidRPr="00F1452A">
        <w:rPr>
          <w:rFonts w:ascii="GHEA Grapalat" w:hAnsi="GHEA Grapalat" w:cs="Sylfaen"/>
          <w:b/>
          <w:lang w:val="en-US"/>
        </w:rPr>
        <w:t>Տ</w:t>
      </w:r>
      <w:proofErr w:type="gram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Ր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Ծ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Ք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Յ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Ի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Ն</w:t>
      </w:r>
      <w:r w:rsidRPr="00F1452A">
        <w:rPr>
          <w:rFonts w:ascii="GHEA Grapalat" w:hAnsi="GHEA Grapalat" w:cs="Times Armenian"/>
          <w:b/>
          <w:lang w:val="en-US"/>
        </w:rPr>
        <w:t xml:space="preserve">   </w:t>
      </w:r>
      <w:r w:rsidRPr="00F1452A">
        <w:rPr>
          <w:rFonts w:ascii="GHEA Grapalat" w:hAnsi="GHEA Grapalat" w:cs="Sylfaen"/>
          <w:b/>
          <w:lang w:val="en-US"/>
        </w:rPr>
        <w:t>Կ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Ռ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Վ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Ր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Մ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="00F6374A">
        <w:rPr>
          <w:rFonts w:ascii="GHEA Grapalat" w:hAnsi="GHEA Grapalat" w:cs="Sylfae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Ն</w:t>
      </w:r>
      <w:r w:rsidR="00F6374A">
        <w:rPr>
          <w:rFonts w:ascii="GHEA Grapalat" w:hAnsi="GHEA Grapalat" w:cs="Sylfaen"/>
          <w:b/>
          <w:lang w:val="en-US"/>
        </w:rPr>
        <w:t xml:space="preserve"> </w:t>
      </w:r>
      <w:r w:rsidR="00F6374A">
        <w:rPr>
          <w:rFonts w:ascii="GHEA Grapalat" w:hAnsi="GHEA Grapalat" w:cs="Sylfaen"/>
          <w:b/>
          <w:lang w:val="en-US"/>
        </w:rPr>
        <w:tab/>
        <w:t>ԵՎ</w:t>
      </w:r>
      <w:r w:rsidR="006C1E55">
        <w:rPr>
          <w:rFonts w:ascii="GHEA Grapalat" w:hAnsi="GHEA Grapalat" w:cs="Sylfaen"/>
          <w:b/>
        </w:rPr>
        <w:t xml:space="preserve"> </w:t>
      </w:r>
      <w:r w:rsidR="00A7471C">
        <w:rPr>
          <w:rFonts w:ascii="GHEA Grapalat" w:hAnsi="GHEA Grapalat" w:cs="Sylfaen"/>
          <w:b/>
          <w:lang w:val="en-US"/>
        </w:rPr>
        <w:t xml:space="preserve">Ե Ն Թ Ա Կ Ա Ռ ՈՒ Ց Վ Ա Ծ Ք Ն Ե Ր Ի          </w:t>
      </w:r>
      <w:proofErr w:type="gramStart"/>
      <w:r w:rsidRPr="00F1452A">
        <w:rPr>
          <w:rFonts w:ascii="GHEA Grapalat" w:hAnsi="GHEA Grapalat" w:cs="Sylfaen"/>
          <w:b/>
          <w:lang w:val="en-US"/>
        </w:rPr>
        <w:t>Ն</w:t>
      </w:r>
      <w:r w:rsidRPr="006C1E55">
        <w:rPr>
          <w:rFonts w:ascii="GHEA Grapalat" w:hAnsi="GHEA Grapalat" w:cs="Sylfaen"/>
          <w:b/>
          <w:lang w:val="en-US"/>
        </w:rPr>
        <w:t xml:space="preserve">  </w:t>
      </w:r>
      <w:r w:rsidRPr="00F1452A">
        <w:rPr>
          <w:rFonts w:ascii="GHEA Grapalat" w:hAnsi="GHEA Grapalat" w:cs="Sylfaen"/>
          <w:b/>
          <w:lang w:val="en-US"/>
        </w:rPr>
        <w:t>Ա</w:t>
      </w:r>
      <w:proofErr w:type="gram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Խ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Ր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Ա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Ր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ՈՒ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Թ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Յ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ՈՒ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Ն</w:t>
      </w:r>
    </w:p>
    <w:p w14:paraId="091CF36B" w14:textId="77777777" w:rsidR="000B43C3" w:rsidRPr="00F1452A" w:rsidRDefault="008D37AE" w:rsidP="00453F75">
      <w:pPr>
        <w:spacing w:line="360" w:lineRule="auto"/>
        <w:jc w:val="right"/>
        <w:rPr>
          <w:rFonts w:ascii="GHEA Grapalat" w:hAnsi="GHEA Grapalat"/>
          <w:sz w:val="22"/>
          <w:szCs w:val="22"/>
          <w:lang w:val="en-US"/>
        </w:rPr>
      </w:pPr>
      <w:r w:rsidRPr="00F1452A"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</w:t>
      </w:r>
      <w:r w:rsidR="00854195" w:rsidRPr="00F1452A">
        <w:rPr>
          <w:rFonts w:ascii="GHEA Grapalat" w:hAnsi="GHEA Grapalat"/>
          <w:sz w:val="22"/>
          <w:szCs w:val="22"/>
          <w:lang w:val="en-US"/>
        </w:rPr>
        <w:t xml:space="preserve">         </w:t>
      </w:r>
      <w:proofErr w:type="spellStart"/>
      <w:r w:rsidR="00670560" w:rsidRPr="00F1452A">
        <w:rPr>
          <w:rFonts w:ascii="GHEA Grapalat" w:hAnsi="GHEA Grapalat" w:cs="Sylfaen"/>
          <w:sz w:val="22"/>
          <w:szCs w:val="22"/>
          <w:lang w:val="en-US"/>
        </w:rPr>
        <w:t>Երևան</w:t>
      </w:r>
      <w:proofErr w:type="spellEnd"/>
      <w:r w:rsidR="00670560" w:rsidRPr="00F1452A">
        <w:rPr>
          <w:rFonts w:ascii="GHEA Grapalat" w:hAnsi="GHEA Grapalat" w:cs="Times Armenian"/>
          <w:sz w:val="22"/>
          <w:szCs w:val="22"/>
          <w:lang w:val="en-US"/>
        </w:rPr>
        <w:t xml:space="preserve">, </w:t>
      </w:r>
      <w:proofErr w:type="spellStart"/>
      <w:r w:rsidR="00670560" w:rsidRPr="00F1452A">
        <w:rPr>
          <w:rFonts w:ascii="GHEA Grapalat" w:hAnsi="GHEA Grapalat" w:cs="Sylfaen"/>
          <w:sz w:val="22"/>
          <w:szCs w:val="22"/>
          <w:lang w:val="en-US"/>
        </w:rPr>
        <w:t>Կառավարական</w:t>
      </w:r>
      <w:proofErr w:type="spellEnd"/>
      <w:r w:rsidR="00670560" w:rsidRPr="00F1452A">
        <w:rPr>
          <w:rFonts w:ascii="GHEA Grapalat" w:hAnsi="GHEA Grapalat" w:cs="Times Armenian"/>
          <w:sz w:val="22"/>
          <w:szCs w:val="22"/>
          <w:lang w:val="en-US"/>
        </w:rPr>
        <w:t xml:space="preserve"> </w:t>
      </w:r>
      <w:proofErr w:type="spellStart"/>
      <w:r w:rsidR="00670560" w:rsidRPr="00F1452A">
        <w:rPr>
          <w:rFonts w:ascii="GHEA Grapalat" w:hAnsi="GHEA Grapalat" w:cs="Sylfaen"/>
          <w:sz w:val="22"/>
          <w:szCs w:val="22"/>
          <w:lang w:val="en-US"/>
        </w:rPr>
        <w:t>տուն</w:t>
      </w:r>
      <w:proofErr w:type="spellEnd"/>
      <w:r w:rsidR="00F6374A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6C1E55" w:rsidRPr="005C1714">
        <w:rPr>
          <w:rFonts w:ascii="GHEA Grapalat" w:hAnsi="GHEA Grapalat" w:cs="Sylfaen"/>
          <w:sz w:val="22"/>
          <w:szCs w:val="22"/>
          <w:lang w:val="en-US"/>
        </w:rPr>
        <w:t>3</w:t>
      </w:r>
      <w:r w:rsidR="00670560" w:rsidRPr="00F1452A">
        <w:rPr>
          <w:rFonts w:ascii="GHEA Grapalat" w:hAnsi="GHEA Grapalat" w:cs="Times Armenian"/>
          <w:sz w:val="22"/>
          <w:szCs w:val="22"/>
          <w:lang w:val="en-US"/>
        </w:rPr>
        <w:t xml:space="preserve"> </w:t>
      </w:r>
    </w:p>
    <w:p w14:paraId="36B30D77" w14:textId="77777777" w:rsidR="00394C6E" w:rsidRPr="00F1452A" w:rsidRDefault="00CD4DE7" w:rsidP="00037C34">
      <w:pPr>
        <w:spacing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D20E0E" wp14:editId="3C7213B7">
                <wp:simplePos x="0" y="0"/>
                <wp:positionH relativeFrom="column">
                  <wp:posOffset>114300</wp:posOffset>
                </wp:positionH>
                <wp:positionV relativeFrom="paragraph">
                  <wp:posOffset>1905</wp:posOffset>
                </wp:positionV>
                <wp:extent cx="6743700" cy="0"/>
                <wp:effectExtent l="19050" t="20955" r="19050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CAB10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.15pt" to="54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" strokeweight="3pt">
                <v:stroke linestyle="thinThin"/>
              </v:line>
            </w:pict>
          </mc:Fallback>
        </mc:AlternateContent>
      </w:r>
      <w:r w:rsidR="00670560" w:rsidRPr="00F1452A">
        <w:rPr>
          <w:rFonts w:ascii="GHEA Grapalat" w:hAnsi="GHEA Grapalat" w:cs="Sylfaen"/>
          <w:b/>
          <w:lang w:val="en-US"/>
        </w:rPr>
        <w:t>Հ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Ա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Յ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Տ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Ա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Ր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Ա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Ր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Ո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Ւ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Թ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Յ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Ո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Ւ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</w:t>
      </w:r>
      <w:r w:rsidR="00670560" w:rsidRPr="00F1452A">
        <w:rPr>
          <w:rFonts w:ascii="GHEA Grapalat" w:hAnsi="GHEA Grapalat" w:cs="Sylfaen"/>
          <w:b/>
          <w:lang w:val="en-US"/>
        </w:rPr>
        <w:t>Ն</w:t>
      </w:r>
      <w:r w:rsidR="00670560" w:rsidRPr="00F1452A">
        <w:rPr>
          <w:rFonts w:ascii="GHEA Grapalat" w:hAnsi="GHEA Grapalat" w:cs="Times Armenian"/>
          <w:b/>
          <w:lang w:val="en-US"/>
        </w:rPr>
        <w:t xml:space="preserve">  </w:t>
      </w:r>
      <w:r w:rsidR="00670560" w:rsidRPr="00F1452A">
        <w:rPr>
          <w:rFonts w:ascii="GHEA Grapalat" w:hAnsi="GHEA Grapalat"/>
          <w:lang w:val="en-US"/>
        </w:rPr>
        <w:t xml:space="preserve">                      </w:t>
      </w:r>
    </w:p>
    <w:p w14:paraId="0E184D8C" w14:textId="77777777" w:rsidR="00670560" w:rsidRDefault="00670560" w:rsidP="0098437C">
      <w:pPr>
        <w:jc w:val="center"/>
        <w:rPr>
          <w:rFonts w:ascii="GHEA Grapalat" w:hAnsi="GHEA Grapalat" w:cs="Times Armenian"/>
          <w:b/>
          <w:lang w:val="en-US"/>
        </w:rPr>
      </w:pPr>
      <w:r w:rsidRPr="00F1452A">
        <w:rPr>
          <w:rFonts w:ascii="GHEA Grapalat" w:hAnsi="GHEA Grapalat"/>
          <w:lang w:val="en-US"/>
        </w:rPr>
        <w:t xml:space="preserve">            </w:t>
      </w:r>
      <w:proofErr w:type="spellStart"/>
      <w:r w:rsidRPr="00F1452A">
        <w:rPr>
          <w:rFonts w:ascii="GHEA Grapalat" w:hAnsi="GHEA Grapalat" w:cs="Sylfaen"/>
          <w:b/>
          <w:lang w:val="en-US"/>
        </w:rPr>
        <w:t>Համայնքային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ծառայության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կադրերի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ռեզերվում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գրանցված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անձանց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="00A012A9" w:rsidRPr="00A012A9">
        <w:rPr>
          <w:rFonts w:ascii="GHEA Grapalat" w:hAnsi="GHEA Grapalat" w:cs="Times Armenian"/>
          <w:b/>
          <w:lang w:val="en-US"/>
        </w:rPr>
        <w:t xml:space="preserve">                           </w:t>
      </w:r>
      <w:r w:rsidRPr="00F1452A">
        <w:rPr>
          <w:rFonts w:ascii="GHEA Grapalat" w:hAnsi="GHEA Grapalat" w:cs="Sylfaen"/>
          <w:b/>
          <w:lang w:val="en-US"/>
        </w:rPr>
        <w:t>ՀՀ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տարածքային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կառավարման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="00F6374A">
        <w:rPr>
          <w:rFonts w:ascii="GHEA Grapalat" w:hAnsi="GHEA Grapalat" w:cs="Times Armenian"/>
          <w:b/>
          <w:lang w:val="en-US"/>
        </w:rPr>
        <w:t xml:space="preserve">և </w:t>
      </w:r>
      <w:proofErr w:type="spellStart"/>
      <w:r w:rsidR="00DC2DDA">
        <w:rPr>
          <w:rFonts w:ascii="GHEA Grapalat" w:hAnsi="GHEA Grapalat" w:cs="Times Armenian"/>
          <w:b/>
          <w:lang w:val="en-US"/>
        </w:rPr>
        <w:t>ենթակառուցվածքների</w:t>
      </w:r>
      <w:proofErr w:type="spellEnd"/>
      <w:r w:rsidR="00DC2DD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նախարարությունը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տեղեկացնում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է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ժամանակավոր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9242D7">
        <w:rPr>
          <w:rFonts w:ascii="GHEA Grapalat" w:hAnsi="GHEA Grapalat" w:cs="Times Armenian"/>
          <w:b/>
          <w:lang w:val="en-US"/>
        </w:rPr>
        <w:t>թափուր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9242D7">
        <w:rPr>
          <w:rFonts w:ascii="GHEA Grapalat" w:hAnsi="GHEA Grapalat" w:cs="Times Armenian"/>
          <w:b/>
          <w:lang w:val="en-US"/>
        </w:rPr>
        <w:t>պաշտոն</w:t>
      </w:r>
      <w:r w:rsidR="009242D7" w:rsidRPr="009242D7">
        <w:rPr>
          <w:rFonts w:ascii="GHEA Grapalat" w:hAnsi="GHEA Grapalat" w:cs="Times Armenian"/>
          <w:b/>
          <w:lang w:val="en-US"/>
        </w:rPr>
        <w:t>ների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9242D7">
        <w:rPr>
          <w:rFonts w:ascii="GHEA Grapalat" w:hAnsi="GHEA Grapalat" w:cs="Times Armenian"/>
          <w:b/>
          <w:lang w:val="en-US"/>
        </w:rPr>
        <w:t>վերաբերյալ</w:t>
      </w:r>
      <w:proofErr w:type="spellEnd"/>
    </w:p>
    <w:p w14:paraId="465F5C21" w14:textId="77777777" w:rsidR="007B5B1B" w:rsidRDefault="007B5B1B" w:rsidP="0098437C">
      <w:pPr>
        <w:jc w:val="center"/>
        <w:rPr>
          <w:rFonts w:ascii="GHEA Grapalat" w:hAnsi="GHEA Grapalat" w:cs="Times Armenian"/>
          <w:b/>
          <w:lang w:val="en-US"/>
        </w:rPr>
      </w:pPr>
    </w:p>
    <w:p w14:paraId="7EC79C22" w14:textId="55769637" w:rsidR="00247FAA" w:rsidRDefault="00247FAA" w:rsidP="0098437C">
      <w:pPr>
        <w:jc w:val="center"/>
        <w:rPr>
          <w:rFonts w:ascii="GHEA Grapalat" w:hAnsi="GHEA Grapalat" w:cs="Times Armenian"/>
          <w:b/>
          <w:lang w:val="en-US"/>
        </w:rPr>
      </w:pPr>
      <w:proofErr w:type="spellStart"/>
      <w:r>
        <w:rPr>
          <w:rFonts w:ascii="GHEA Grapalat" w:hAnsi="GHEA Grapalat" w:cs="Times Armenian"/>
          <w:b/>
          <w:lang w:val="en-US"/>
        </w:rPr>
        <w:t>Երևանի</w:t>
      </w:r>
      <w:proofErr w:type="spellEnd"/>
      <w:r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b/>
          <w:lang w:val="en-US"/>
        </w:rPr>
        <w:t>քաղաքապետարան</w:t>
      </w:r>
      <w:proofErr w:type="spellEnd"/>
    </w:p>
    <w:p w14:paraId="6E2A21BF" w14:textId="77777777" w:rsidR="00247FAA" w:rsidRDefault="00247FAA" w:rsidP="0098437C">
      <w:pPr>
        <w:jc w:val="center"/>
        <w:rPr>
          <w:rFonts w:ascii="GHEA Grapalat" w:hAnsi="GHEA Grapalat" w:cs="Times Armenian"/>
          <w:b/>
          <w:lang w:val="en-US"/>
        </w:rPr>
      </w:pPr>
    </w:p>
    <w:p w14:paraId="5C02E491" w14:textId="77777777" w:rsidR="00247FAA" w:rsidRDefault="00247FAA" w:rsidP="0098437C">
      <w:pPr>
        <w:jc w:val="center"/>
        <w:rPr>
          <w:rFonts w:ascii="GHEA Grapalat" w:hAnsi="GHEA Grapalat" w:cs="Times Armenian"/>
          <w:b/>
          <w:lang w:val="en-US"/>
        </w:rPr>
      </w:pPr>
    </w:p>
    <w:p w14:paraId="013C1803" w14:textId="77F130E1" w:rsidR="00F9196F" w:rsidRDefault="00F9196F" w:rsidP="001D6664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sz w:val="22"/>
          <w:szCs w:val="22"/>
          <w:lang w:val="hy-AM" w:eastAsia="en-US"/>
        </w:rPr>
      </w:pPr>
      <w:r>
        <w:rPr>
          <w:rFonts w:ascii="GHEA Grapalat" w:hAnsi="GHEA Grapalat"/>
          <w:sz w:val="22"/>
          <w:szCs w:val="22"/>
          <w:lang w:val="hy-AM" w:eastAsia="en-US"/>
        </w:rPr>
        <w:t xml:space="preserve"> </w:t>
      </w:r>
    </w:p>
    <w:p w14:paraId="27F1B984" w14:textId="61B86D3B" w:rsidR="009851C2" w:rsidRDefault="00F9196F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eastAsia="Calibri" w:hAnsi="GHEA Grapalat" w:cs="Sylfaen"/>
          <w:lang w:val="hy-AM" w:eastAsia="en-US"/>
        </w:rPr>
      </w:pPr>
      <w:r>
        <w:rPr>
          <w:rFonts w:ascii="GHEA Grapalat" w:hAnsi="GHEA Grapalat"/>
          <w:sz w:val="22"/>
          <w:szCs w:val="22"/>
          <w:lang w:val="hy-AM" w:eastAsia="en-US"/>
        </w:rPr>
        <w:t xml:space="preserve">- </w:t>
      </w:r>
      <w:r w:rsidR="009851C2" w:rsidRPr="009851C2">
        <w:rPr>
          <w:rFonts w:ascii="GHEA Grapalat" w:eastAsia="Calibri" w:hAnsi="GHEA Grapalat" w:cs="Sylfaen"/>
          <w:lang w:val="hy-AM" w:eastAsia="en-US"/>
        </w:rPr>
        <w:t xml:space="preserve"> </w:t>
      </w:r>
      <w:r w:rsidR="004E33B8" w:rsidRPr="009851C2">
        <w:rPr>
          <w:rFonts w:ascii="GHEA Grapalat" w:eastAsia="Calibri" w:hAnsi="GHEA Grapalat" w:cs="Sylfaen"/>
          <w:lang w:val="hy-AM" w:eastAsia="en-US"/>
        </w:rPr>
        <w:t xml:space="preserve">Երևանի </w:t>
      </w:r>
      <w:r w:rsidR="009851C2" w:rsidRPr="009851C2">
        <w:rPr>
          <w:rFonts w:ascii="GHEA Grapalat" w:eastAsia="Calibri" w:hAnsi="GHEA Grapalat" w:cs="Sylfaen"/>
          <w:lang w:val="hy-AM" w:eastAsia="en-US"/>
        </w:rPr>
        <w:t>Էրեբունի վարչական շրջանի ղեկավարի աշխատակազմի եկամուտների հաշվառման և հավաքագրման բաժնի առաջին կարգի մասնագետ (ծածկագիր՝ 3.2-204),</w:t>
      </w:r>
    </w:p>
    <w:p w14:paraId="2300ECD3" w14:textId="77777777" w:rsidR="009851C2" w:rsidRDefault="009851C2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eastAsia="Calibri" w:hAnsi="GHEA Grapalat" w:cs="Sylfaen"/>
          <w:lang w:val="hy-AM" w:eastAsia="en-US"/>
        </w:rPr>
      </w:pPr>
    </w:p>
    <w:p w14:paraId="066EF012" w14:textId="77777777" w:rsidR="007B3F8E" w:rsidRDefault="007B3F8E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eastAsia="Calibri" w:hAnsi="GHEA Grapalat" w:cs="Sylfaen"/>
          <w:lang w:val="hy-AM" w:eastAsia="en-US"/>
        </w:rPr>
      </w:pPr>
    </w:p>
    <w:p w14:paraId="46F94EDA" w14:textId="0D889016" w:rsidR="009851C2" w:rsidRDefault="009851C2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eastAsia="Calibri" w:hAnsi="GHEA Grapalat" w:cs="Sylfaen"/>
          <w:lang w:val="hy-AM" w:eastAsia="en-US"/>
        </w:rPr>
      </w:pPr>
      <w:r w:rsidRPr="009851C2">
        <w:rPr>
          <w:rFonts w:ascii="GHEA Grapalat" w:eastAsia="Calibri" w:hAnsi="GHEA Grapalat" w:cs="Sylfaen"/>
          <w:lang w:val="hy-AM" w:eastAsia="en-US"/>
        </w:rPr>
        <w:t xml:space="preserve"> Երևանի Մալաթիա-Սեբաստիա վարչական շրջանի ղեկավարի աշխատակազմի եկամուտների հաշվառման և հավաքագրման բաժնի առաջին կարգի մասնագետ (ծածկագիր՝ 3.2-304), </w:t>
      </w:r>
    </w:p>
    <w:p w14:paraId="34A73117" w14:textId="77777777" w:rsidR="009851C2" w:rsidRDefault="009851C2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eastAsia="Calibri" w:hAnsi="GHEA Grapalat" w:cs="Sylfaen"/>
          <w:lang w:val="hy-AM" w:eastAsia="en-US"/>
        </w:rPr>
      </w:pPr>
    </w:p>
    <w:p w14:paraId="31F9767B" w14:textId="77777777" w:rsidR="009851C2" w:rsidRDefault="009851C2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eastAsia="Calibri" w:hAnsi="GHEA Grapalat" w:cs="Sylfaen"/>
          <w:lang w:val="hy-AM" w:eastAsia="en-US"/>
        </w:rPr>
      </w:pPr>
    </w:p>
    <w:p w14:paraId="2B713D0B" w14:textId="4B0C607A" w:rsidR="00E35539" w:rsidRPr="00212AB9" w:rsidRDefault="009851C2" w:rsidP="009851C2">
      <w:pPr>
        <w:tabs>
          <w:tab w:val="left" w:pos="450"/>
          <w:tab w:val="left" w:pos="630"/>
          <w:tab w:val="left" w:pos="810"/>
          <w:tab w:val="left" w:pos="9090"/>
        </w:tabs>
        <w:ind w:right="-1"/>
        <w:contextualSpacing/>
        <w:jc w:val="both"/>
        <w:rPr>
          <w:rFonts w:ascii="GHEA Grapalat" w:hAnsi="GHEA Grapalat" w:cs="Times Armenian"/>
          <w:lang w:val="hy-AM"/>
        </w:rPr>
      </w:pPr>
      <w:r w:rsidRPr="009851C2">
        <w:rPr>
          <w:rFonts w:ascii="GHEA Grapalat" w:eastAsia="Calibri" w:hAnsi="GHEA Grapalat" w:cs="Sylfaen"/>
          <w:lang w:val="hy-AM" w:eastAsia="en-US"/>
        </w:rPr>
        <w:t xml:space="preserve">Երևանի Քանաքեռ-Զեյթուն վարչական շրջանի ղեկավարի աշխատակազմի կրթության, մշակույթի և սպորտի բաժնի գլխավոր մասնագետ (ծածկագիր՝ 2.3-425) </w:t>
      </w:r>
      <w:r w:rsidR="001D6664" w:rsidRPr="001D6664">
        <w:rPr>
          <w:rFonts w:ascii="GHEA Grapalat" w:eastAsia="Calibri" w:hAnsi="GHEA Grapalat"/>
          <w:lang w:val="hy-AM" w:eastAsia="en-US"/>
        </w:rPr>
        <w:t xml:space="preserve"> </w:t>
      </w:r>
    </w:p>
    <w:p w14:paraId="3632AC4F" w14:textId="7F11D3FA" w:rsidR="00C10BBC" w:rsidRPr="007C0644" w:rsidRDefault="0021217C" w:rsidP="007C0644">
      <w:pPr>
        <w:rPr>
          <w:rFonts w:ascii="GHEA Grapalat" w:hAnsi="GHEA Grapalat" w:cs="Sylfaen"/>
          <w:lang w:val="hy-AM"/>
        </w:rPr>
      </w:pPr>
      <w:r w:rsidRPr="007C0644">
        <w:rPr>
          <w:rFonts w:ascii="GHEA Grapalat" w:hAnsi="GHEA Grapalat"/>
          <w:lang w:val="hy-AM"/>
        </w:rPr>
        <w:t xml:space="preserve">  - </w:t>
      </w:r>
    </w:p>
    <w:p w14:paraId="7479A350" w14:textId="77777777" w:rsidR="00AD6973" w:rsidRPr="00EC34DB" w:rsidRDefault="00AD6973" w:rsidP="009F0B87">
      <w:pPr>
        <w:rPr>
          <w:rFonts w:ascii="GHEA Grapalat" w:hAnsi="GHEA Grapalat"/>
          <w:lang w:val="hy-AM"/>
        </w:rPr>
      </w:pPr>
    </w:p>
    <w:p w14:paraId="1CDAAFD7" w14:textId="69EB9F38" w:rsidR="00CB7129" w:rsidRPr="00F00270" w:rsidRDefault="008F2D65" w:rsidP="00316C40">
      <w:pPr>
        <w:pStyle w:val="NormalWeb"/>
        <w:jc w:val="both"/>
        <w:rPr>
          <w:rFonts w:ascii="GHEA Grapalat" w:hAnsi="GHEA Grapalat" w:cs="Sylfaen"/>
          <w:b/>
          <w:lang w:val="hy-AM" w:eastAsia="ru-RU"/>
        </w:rPr>
      </w:pPr>
      <w:r w:rsidRPr="00EC34DB">
        <w:rPr>
          <w:rFonts w:ascii="GHEA Grapalat" w:hAnsi="GHEA Grapalat" w:cs="Sylfaen"/>
          <w:b/>
          <w:lang w:val="hy-AM" w:eastAsia="ru-RU"/>
        </w:rPr>
        <w:t xml:space="preserve">   </w:t>
      </w:r>
      <w:r w:rsidR="00D073E5" w:rsidRPr="00EC34DB">
        <w:rPr>
          <w:rFonts w:ascii="GHEA Grapalat" w:hAnsi="GHEA Grapalat" w:cs="Sylfaen"/>
          <w:b/>
          <w:lang w:val="hy-AM" w:eastAsia="ru-RU"/>
        </w:rPr>
        <w:t>Տվյալ ժամանակավոր թափուր պաշտոն</w:t>
      </w:r>
      <w:r w:rsidR="009242D7" w:rsidRPr="00EC34DB">
        <w:rPr>
          <w:rFonts w:ascii="GHEA Grapalat" w:hAnsi="GHEA Grapalat" w:cs="Sylfaen"/>
          <w:b/>
          <w:lang w:val="hy-AM" w:eastAsia="ru-RU"/>
        </w:rPr>
        <w:t>ների</w:t>
      </w:r>
      <w:r w:rsidR="00D073E5" w:rsidRPr="00EC34DB">
        <w:rPr>
          <w:rFonts w:ascii="GHEA Grapalat" w:hAnsi="GHEA Grapalat" w:cs="Sylfaen"/>
          <w:b/>
          <w:lang w:val="hy-AM" w:eastAsia="ru-RU"/>
        </w:rPr>
        <w:t xml:space="preserve"> առաջացման հիմքի վերացման ժամ</w:t>
      </w:r>
      <w:r w:rsidR="00D073E5" w:rsidRPr="00F00270">
        <w:rPr>
          <w:rFonts w:ascii="GHEA Grapalat" w:hAnsi="GHEA Grapalat" w:cs="Sylfaen"/>
          <w:b/>
          <w:lang w:val="hy-AM" w:eastAsia="ru-RU"/>
        </w:rPr>
        <w:t>կետն է` մինչև համայնքային ծառայության թափուր պաշտոն</w:t>
      </w:r>
      <w:r w:rsidR="009242D7" w:rsidRPr="00F00270">
        <w:rPr>
          <w:rFonts w:ascii="GHEA Grapalat" w:hAnsi="GHEA Grapalat" w:cs="Sylfaen"/>
          <w:b/>
          <w:lang w:val="hy-AM" w:eastAsia="ru-RU"/>
        </w:rPr>
        <w:t>ները</w:t>
      </w:r>
      <w:r w:rsidR="00D073E5" w:rsidRPr="00F00270">
        <w:rPr>
          <w:rFonts w:ascii="GHEA Grapalat" w:hAnsi="GHEA Grapalat" w:cs="Sylfaen"/>
          <w:b/>
          <w:lang w:val="hy-AM" w:eastAsia="ru-RU"/>
        </w:rPr>
        <w:t xml:space="preserve"> մրցույթում հաղթող ճանաչված մասնակցի (մասնակիցներից մեկի) կողմից զբաղեցնելը: </w:t>
      </w:r>
    </w:p>
    <w:p w14:paraId="0C988FD1" w14:textId="0929DD3D" w:rsidR="00F6374A" w:rsidRPr="001C534B" w:rsidRDefault="00D073E5" w:rsidP="00316C40">
      <w:pPr>
        <w:pStyle w:val="NormalWeb"/>
        <w:jc w:val="both"/>
        <w:rPr>
          <w:rFonts w:ascii="GHEA Grapalat" w:hAnsi="GHEA Grapalat" w:cs="Sylfaen"/>
          <w:b/>
          <w:lang w:val="hy-AM" w:eastAsia="ru-RU"/>
        </w:rPr>
      </w:pPr>
      <w:r w:rsidRPr="001C534B">
        <w:rPr>
          <w:rFonts w:ascii="GHEA Grapalat" w:hAnsi="GHEA Grapalat" w:cs="Sylfaen"/>
          <w:b/>
          <w:lang w:val="hy-AM" w:eastAsia="ru-RU"/>
        </w:rPr>
        <w:t>Դիմումների</w:t>
      </w:r>
      <w:r w:rsidR="00CB7129" w:rsidRPr="001C534B">
        <w:rPr>
          <w:rFonts w:ascii="GHEA Grapalat" w:hAnsi="GHEA Grapalat" w:cs="Sylfaen"/>
          <w:b/>
          <w:lang w:val="hy-AM" w:eastAsia="ru-RU"/>
        </w:rPr>
        <w:t xml:space="preserve"> ընդունման </w:t>
      </w:r>
      <w:r w:rsidR="001D6C9E" w:rsidRPr="001C534B">
        <w:rPr>
          <w:rFonts w:ascii="GHEA Grapalat" w:hAnsi="GHEA Grapalat" w:cs="Sylfaen"/>
          <w:b/>
          <w:lang w:val="hy-AM" w:eastAsia="ru-RU"/>
        </w:rPr>
        <w:t>վերջ</w:t>
      </w:r>
      <w:r w:rsidR="009E3824" w:rsidRPr="001C534B">
        <w:rPr>
          <w:rFonts w:ascii="GHEA Grapalat" w:hAnsi="GHEA Grapalat" w:cs="Sylfaen"/>
          <w:b/>
          <w:lang w:val="hy-AM" w:eastAsia="ru-RU"/>
        </w:rPr>
        <w:t>նաժամկետն է` 202</w:t>
      </w:r>
      <w:r w:rsidR="00C31921">
        <w:rPr>
          <w:rFonts w:ascii="GHEA Grapalat" w:hAnsi="GHEA Grapalat" w:cs="Sylfaen"/>
          <w:b/>
          <w:lang w:val="hy-AM" w:eastAsia="ru-RU"/>
        </w:rPr>
        <w:t>5</w:t>
      </w:r>
      <w:r w:rsidR="009E3824" w:rsidRPr="001C534B">
        <w:rPr>
          <w:rFonts w:ascii="GHEA Grapalat" w:hAnsi="GHEA Grapalat" w:cs="Sylfaen"/>
          <w:b/>
          <w:lang w:val="hy-AM" w:eastAsia="ru-RU"/>
        </w:rPr>
        <w:t xml:space="preserve"> թվականի </w:t>
      </w:r>
      <w:r w:rsidR="00CC6D33">
        <w:rPr>
          <w:rFonts w:ascii="GHEA Grapalat" w:hAnsi="GHEA Grapalat" w:cs="Sylfaen"/>
          <w:b/>
          <w:lang w:val="hy-AM" w:eastAsia="ru-RU"/>
        </w:rPr>
        <w:t>օգոստոս</w:t>
      </w:r>
      <w:r w:rsidR="00193753" w:rsidRPr="001C534B">
        <w:rPr>
          <w:rFonts w:ascii="GHEA Grapalat" w:hAnsi="GHEA Grapalat" w:cs="Sylfaen"/>
          <w:b/>
          <w:lang w:val="hy-AM" w:eastAsia="ru-RU"/>
        </w:rPr>
        <w:t>ի</w:t>
      </w:r>
      <w:r w:rsidR="00CC6D33">
        <w:rPr>
          <w:rFonts w:ascii="GHEA Grapalat" w:hAnsi="GHEA Grapalat" w:cs="Sylfaen"/>
          <w:b/>
          <w:lang w:val="hy-AM" w:eastAsia="ru-RU"/>
        </w:rPr>
        <w:t xml:space="preserve"> 25</w:t>
      </w:r>
      <w:r w:rsidR="00706305" w:rsidRPr="001C534B">
        <w:rPr>
          <w:rFonts w:ascii="GHEA Grapalat" w:hAnsi="GHEA Grapalat" w:cs="Sylfaen"/>
          <w:b/>
          <w:lang w:val="hy-AM" w:eastAsia="ru-RU"/>
        </w:rPr>
        <w:t>-ը</w:t>
      </w:r>
      <w:r w:rsidRPr="001C534B">
        <w:rPr>
          <w:rFonts w:ascii="GHEA Grapalat" w:hAnsi="GHEA Grapalat" w:cs="Sylfaen"/>
          <w:b/>
          <w:lang w:val="hy-AM" w:eastAsia="ru-RU"/>
        </w:rPr>
        <w:t xml:space="preserve"> ժամը 10:00: Խնդրում ենք </w:t>
      </w:r>
      <w:r w:rsidR="00AB3729" w:rsidRPr="001C534B">
        <w:rPr>
          <w:rFonts w:ascii="GHEA Grapalat" w:hAnsi="GHEA Grapalat" w:cs="Sylfaen"/>
          <w:b/>
          <w:lang w:val="hy-AM" w:eastAsia="ru-RU"/>
        </w:rPr>
        <w:t xml:space="preserve">դիմումներն ուղարկել միայն էլեկտրոնային տարբերակով` e-request.am էլեկտրոնային հասցեին: </w:t>
      </w:r>
      <w:r w:rsidRPr="001C534B">
        <w:rPr>
          <w:rFonts w:ascii="GHEA Grapalat" w:hAnsi="GHEA Grapalat" w:cs="Sylfaen"/>
          <w:b/>
          <w:lang w:val="hy-AM" w:eastAsia="ru-RU"/>
        </w:rPr>
        <w:t>Համայնքային ծառայության կադրերի ռեզերվում գրանցված անձինք լրացուցիչ տեղեկություններ ստանալու համար կարող են դիմել ՀՀ տարածքային կառավարման և ենթակառուցվածքների նախարարության աշխատակազմ (ք.Երևան</w:t>
      </w:r>
      <w:r w:rsidR="00965582" w:rsidRPr="001C534B">
        <w:rPr>
          <w:rFonts w:ascii="GHEA Grapalat" w:hAnsi="GHEA Grapalat" w:cs="Sylfaen"/>
          <w:b/>
          <w:lang w:val="hy-AM" w:eastAsia="ru-RU"/>
        </w:rPr>
        <w:t>, Կառավարական տուն N 3, հեռ. 010-515131</w:t>
      </w:r>
      <w:r w:rsidRPr="001C534B">
        <w:rPr>
          <w:rFonts w:ascii="GHEA Grapalat" w:hAnsi="GHEA Grapalat" w:cs="Sylfaen"/>
          <w:b/>
          <w:lang w:val="hy-AM" w:eastAsia="ru-RU"/>
        </w:rPr>
        <w:t>): ՀՀ տարածքային կառավարման և ենթակառուցվածքների նախարարություն:</w:t>
      </w:r>
    </w:p>
    <w:p w14:paraId="182CD93A" w14:textId="77777777" w:rsidR="009757B2" w:rsidRPr="001C534B" w:rsidRDefault="009757B2" w:rsidP="009757B2">
      <w:pPr>
        <w:spacing w:line="276" w:lineRule="auto"/>
        <w:jc w:val="right"/>
        <w:rPr>
          <w:rFonts w:ascii="GHEA Grapalat" w:hAnsi="GHEA Grapalat" w:cs="Sylfaen"/>
          <w:b/>
          <w:lang w:val="hy-AM"/>
        </w:rPr>
      </w:pPr>
    </w:p>
    <w:p w14:paraId="1F218AE7" w14:textId="77777777" w:rsidR="009757B2" w:rsidRPr="001C534B" w:rsidRDefault="009757B2" w:rsidP="009757B2">
      <w:pPr>
        <w:spacing w:line="276" w:lineRule="auto"/>
        <w:jc w:val="right"/>
        <w:rPr>
          <w:rFonts w:ascii="GHEA Grapalat" w:hAnsi="GHEA Grapalat" w:cs="Sylfaen"/>
          <w:b/>
          <w:lang w:val="hy-AM"/>
        </w:rPr>
      </w:pPr>
    </w:p>
    <w:p w14:paraId="7A53A220" w14:textId="0B9646A9" w:rsidR="009757B2" w:rsidRPr="006C1695" w:rsidRDefault="009757B2" w:rsidP="009757B2">
      <w:pPr>
        <w:spacing w:line="276" w:lineRule="auto"/>
        <w:jc w:val="right"/>
        <w:rPr>
          <w:rFonts w:ascii="GHEA Grapalat" w:hAnsi="GHEA Grapalat" w:cs="Sylfaen"/>
          <w:b/>
          <w:lang w:val="hy-AM"/>
        </w:rPr>
      </w:pPr>
      <w:r w:rsidRPr="006C1695">
        <w:rPr>
          <w:rFonts w:ascii="GHEA Grapalat" w:hAnsi="GHEA Grapalat" w:cs="Sylfaen"/>
          <w:b/>
          <w:lang w:val="hy-AM"/>
        </w:rPr>
        <w:t xml:space="preserve">ՀՀ տարածքային կառավարման և </w:t>
      </w:r>
    </w:p>
    <w:p w14:paraId="757F8F6C" w14:textId="77777777" w:rsidR="009757B2" w:rsidRPr="006C1695" w:rsidRDefault="009757B2" w:rsidP="009757B2">
      <w:pPr>
        <w:spacing w:line="276" w:lineRule="auto"/>
        <w:jc w:val="right"/>
        <w:rPr>
          <w:rFonts w:ascii="GHEA Grapalat" w:hAnsi="GHEA Grapalat" w:cs="Sylfaen"/>
          <w:b/>
          <w:lang w:val="hy-AM"/>
        </w:rPr>
      </w:pPr>
      <w:r w:rsidRPr="006C1695">
        <w:rPr>
          <w:rFonts w:ascii="GHEA Grapalat" w:hAnsi="GHEA Grapalat" w:cs="Sylfaen"/>
          <w:b/>
          <w:lang w:val="hy-AM"/>
        </w:rPr>
        <w:t>ենթակառուցվածքների նախարարության</w:t>
      </w:r>
    </w:p>
    <w:p w14:paraId="39AE0E5B" w14:textId="77777777" w:rsidR="009757B2" w:rsidRPr="001453A1" w:rsidRDefault="009757B2" w:rsidP="009757B2">
      <w:pPr>
        <w:spacing w:line="276" w:lineRule="auto"/>
        <w:jc w:val="right"/>
        <w:rPr>
          <w:rFonts w:ascii="GHEA Grapalat" w:hAnsi="GHEA Grapalat" w:cs="Sylfaen"/>
          <w:b/>
          <w:lang w:val="en-US"/>
        </w:rPr>
      </w:pPr>
      <w:r w:rsidRPr="006C1695">
        <w:rPr>
          <w:rFonts w:ascii="GHEA Grapalat" w:hAnsi="GHEA Grapalat" w:cs="Sylfaen"/>
          <w:b/>
          <w:lang w:val="hy-AM"/>
        </w:rPr>
        <w:t xml:space="preserve"> </w:t>
      </w:r>
      <w:r w:rsidRPr="001453A1">
        <w:rPr>
          <w:rFonts w:ascii="GHEA Grapalat" w:hAnsi="GHEA Grapalat" w:cs="Sylfaen"/>
          <w:b/>
          <w:lang w:val="en-US"/>
        </w:rPr>
        <w:t>աշխատակազմ</w:t>
      </w:r>
    </w:p>
    <w:sectPr w:rsidR="009757B2" w:rsidRPr="001453A1" w:rsidSect="00DC0EF8">
      <w:pgSz w:w="12240" w:h="15840"/>
      <w:pgMar w:top="426" w:right="333" w:bottom="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3356"/>
    <w:multiLevelType w:val="hybridMultilevel"/>
    <w:tmpl w:val="7F429F40"/>
    <w:lvl w:ilvl="0" w:tplc="48206344">
      <w:start w:val="1"/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E46FB"/>
    <w:multiLevelType w:val="hybridMultilevel"/>
    <w:tmpl w:val="0BF28D6E"/>
    <w:lvl w:ilvl="0" w:tplc="EE1AEEC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02FD9"/>
    <w:multiLevelType w:val="hybridMultilevel"/>
    <w:tmpl w:val="1C78A220"/>
    <w:lvl w:ilvl="0" w:tplc="53AEB292">
      <w:numFmt w:val="bullet"/>
      <w:lvlText w:val="-"/>
      <w:lvlJc w:val="left"/>
      <w:pPr>
        <w:ind w:left="643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B4662"/>
    <w:multiLevelType w:val="hybridMultilevel"/>
    <w:tmpl w:val="F3DCD836"/>
    <w:lvl w:ilvl="0" w:tplc="16948B7E">
      <w:start w:val="3"/>
      <w:numFmt w:val="bullet"/>
      <w:lvlText w:val="-"/>
      <w:lvlJc w:val="left"/>
      <w:pPr>
        <w:ind w:left="1068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EA25971"/>
    <w:multiLevelType w:val="hybridMultilevel"/>
    <w:tmpl w:val="DCD2F012"/>
    <w:lvl w:ilvl="0" w:tplc="2B4AFCAC"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6FA6C54"/>
    <w:multiLevelType w:val="hybridMultilevel"/>
    <w:tmpl w:val="7340F94A"/>
    <w:lvl w:ilvl="0" w:tplc="CB3C7008">
      <w:numFmt w:val="bullet"/>
      <w:lvlText w:val="-"/>
      <w:lvlJc w:val="left"/>
      <w:pPr>
        <w:ind w:left="810" w:hanging="360"/>
      </w:pPr>
      <w:rPr>
        <w:rFonts w:ascii="GHEA Grapalat" w:eastAsia="Times New Roman" w:hAnsi="GHEA Grapalat" w:cs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277A2E23"/>
    <w:multiLevelType w:val="hybridMultilevel"/>
    <w:tmpl w:val="90547AA8"/>
    <w:lvl w:ilvl="0" w:tplc="5CB04496">
      <w:numFmt w:val="bullet"/>
      <w:lvlText w:val="-"/>
      <w:lvlJc w:val="left"/>
      <w:pPr>
        <w:ind w:left="51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2B7A1E2A"/>
    <w:multiLevelType w:val="hybridMultilevel"/>
    <w:tmpl w:val="52FC14D2"/>
    <w:lvl w:ilvl="0" w:tplc="88025F82">
      <w:numFmt w:val="bullet"/>
      <w:lvlText w:val="-"/>
      <w:lvlJc w:val="left"/>
      <w:pPr>
        <w:ind w:left="720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683D"/>
    <w:multiLevelType w:val="hybridMultilevel"/>
    <w:tmpl w:val="72CEA1AE"/>
    <w:lvl w:ilvl="0" w:tplc="AF44691A"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3503E"/>
    <w:multiLevelType w:val="hybridMultilevel"/>
    <w:tmpl w:val="BF5E25E0"/>
    <w:lvl w:ilvl="0" w:tplc="A90A991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30FD6"/>
    <w:multiLevelType w:val="hybridMultilevel"/>
    <w:tmpl w:val="ECF6402C"/>
    <w:lvl w:ilvl="0" w:tplc="A78AE3F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917A7"/>
    <w:multiLevelType w:val="hybridMultilevel"/>
    <w:tmpl w:val="2FD8EC4A"/>
    <w:lvl w:ilvl="0" w:tplc="A8960884">
      <w:start w:val="3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BB765D"/>
    <w:multiLevelType w:val="hybridMultilevel"/>
    <w:tmpl w:val="1E3A00CC"/>
    <w:lvl w:ilvl="0" w:tplc="98F20F0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E116E"/>
    <w:multiLevelType w:val="hybridMultilevel"/>
    <w:tmpl w:val="5218D900"/>
    <w:lvl w:ilvl="0" w:tplc="02ACED12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AD3645"/>
    <w:multiLevelType w:val="hybridMultilevel"/>
    <w:tmpl w:val="AF3AD5D4"/>
    <w:lvl w:ilvl="0" w:tplc="B5E0F63A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CA93E40"/>
    <w:multiLevelType w:val="hybridMultilevel"/>
    <w:tmpl w:val="F9E8D1FE"/>
    <w:lvl w:ilvl="0" w:tplc="4AA872C2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77A3E"/>
    <w:multiLevelType w:val="hybridMultilevel"/>
    <w:tmpl w:val="35A44526"/>
    <w:lvl w:ilvl="0" w:tplc="D464A8B8">
      <w:numFmt w:val="bullet"/>
      <w:lvlText w:val="-"/>
      <w:lvlJc w:val="left"/>
      <w:pPr>
        <w:ind w:left="435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567B74C3"/>
    <w:multiLevelType w:val="hybridMultilevel"/>
    <w:tmpl w:val="563805E8"/>
    <w:lvl w:ilvl="0" w:tplc="D13EF15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FA07E4"/>
    <w:multiLevelType w:val="hybridMultilevel"/>
    <w:tmpl w:val="1CF2DA84"/>
    <w:lvl w:ilvl="0" w:tplc="9A3C92B8">
      <w:start w:val="3"/>
      <w:numFmt w:val="bullet"/>
      <w:lvlText w:val="-"/>
      <w:lvlJc w:val="left"/>
      <w:pPr>
        <w:ind w:left="50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67D64DE3"/>
    <w:multiLevelType w:val="hybridMultilevel"/>
    <w:tmpl w:val="76F2C834"/>
    <w:lvl w:ilvl="0" w:tplc="6934495A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C1CC5"/>
    <w:multiLevelType w:val="hybridMultilevel"/>
    <w:tmpl w:val="08168724"/>
    <w:lvl w:ilvl="0" w:tplc="819475A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8C7BEA"/>
    <w:multiLevelType w:val="hybridMultilevel"/>
    <w:tmpl w:val="4904982E"/>
    <w:lvl w:ilvl="0" w:tplc="47202A6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80514"/>
    <w:multiLevelType w:val="hybridMultilevel"/>
    <w:tmpl w:val="AB9E3D42"/>
    <w:lvl w:ilvl="0" w:tplc="38047FE4">
      <w:start w:val="2"/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94C9F"/>
    <w:multiLevelType w:val="hybridMultilevel"/>
    <w:tmpl w:val="EBE8C62A"/>
    <w:lvl w:ilvl="0" w:tplc="C18C8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4076F"/>
    <w:multiLevelType w:val="hybridMultilevel"/>
    <w:tmpl w:val="12A46980"/>
    <w:lvl w:ilvl="0" w:tplc="879616B2">
      <w:numFmt w:val="bullet"/>
      <w:lvlText w:val="-"/>
      <w:lvlJc w:val="left"/>
      <w:pPr>
        <w:ind w:left="810" w:hanging="360"/>
      </w:pPr>
      <w:rPr>
        <w:rFonts w:ascii="GHEA Grapalat" w:eastAsia="Calibri" w:hAnsi="GHEA Grapalat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79D356CC"/>
    <w:multiLevelType w:val="hybridMultilevel"/>
    <w:tmpl w:val="B0902604"/>
    <w:lvl w:ilvl="0" w:tplc="8626EB8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A7D28"/>
    <w:multiLevelType w:val="hybridMultilevel"/>
    <w:tmpl w:val="55923306"/>
    <w:lvl w:ilvl="0" w:tplc="43384090">
      <w:numFmt w:val="bullet"/>
      <w:lvlText w:val="-"/>
      <w:lvlJc w:val="left"/>
      <w:pPr>
        <w:ind w:left="502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FD26900"/>
    <w:multiLevelType w:val="hybridMultilevel"/>
    <w:tmpl w:val="4DDA195E"/>
    <w:lvl w:ilvl="0" w:tplc="245419A6"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D5907"/>
    <w:multiLevelType w:val="hybridMultilevel"/>
    <w:tmpl w:val="AFFA7D6C"/>
    <w:lvl w:ilvl="0" w:tplc="8EE8C20A">
      <w:numFmt w:val="bullet"/>
      <w:lvlText w:val="-"/>
      <w:lvlJc w:val="left"/>
      <w:pPr>
        <w:ind w:left="643" w:hanging="360"/>
      </w:pPr>
      <w:rPr>
        <w:rFonts w:ascii="GHEA Grapalat" w:eastAsia="Times New Roman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4915313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145864">
    <w:abstractNumId w:val="0"/>
  </w:num>
  <w:num w:numId="3" w16cid:durableId="1720012272">
    <w:abstractNumId w:val="24"/>
  </w:num>
  <w:num w:numId="4" w16cid:durableId="142194976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5175034">
    <w:abstractNumId w:val="1"/>
  </w:num>
  <w:num w:numId="6" w16cid:durableId="1904217838">
    <w:abstractNumId w:val="4"/>
  </w:num>
  <w:num w:numId="7" w16cid:durableId="2144691938">
    <w:abstractNumId w:val="8"/>
  </w:num>
  <w:num w:numId="8" w16cid:durableId="2057581752">
    <w:abstractNumId w:val="20"/>
  </w:num>
  <w:num w:numId="9" w16cid:durableId="696279286">
    <w:abstractNumId w:val="9"/>
  </w:num>
  <w:num w:numId="10" w16cid:durableId="2142723268">
    <w:abstractNumId w:val="5"/>
  </w:num>
  <w:num w:numId="11" w16cid:durableId="350225156">
    <w:abstractNumId w:val="26"/>
  </w:num>
  <w:num w:numId="12" w16cid:durableId="538398296">
    <w:abstractNumId w:val="15"/>
  </w:num>
  <w:num w:numId="13" w16cid:durableId="312030785">
    <w:abstractNumId w:val="13"/>
  </w:num>
  <w:num w:numId="14" w16cid:durableId="766461945">
    <w:abstractNumId w:val="16"/>
  </w:num>
  <w:num w:numId="15" w16cid:durableId="1897862007">
    <w:abstractNumId w:val="21"/>
  </w:num>
  <w:num w:numId="16" w16cid:durableId="1437212906">
    <w:abstractNumId w:val="7"/>
  </w:num>
  <w:num w:numId="17" w16cid:durableId="1960447772">
    <w:abstractNumId w:val="10"/>
  </w:num>
  <w:num w:numId="18" w16cid:durableId="289240200">
    <w:abstractNumId w:val="6"/>
  </w:num>
  <w:num w:numId="19" w16cid:durableId="1803228689">
    <w:abstractNumId w:val="25"/>
  </w:num>
  <w:num w:numId="20" w16cid:durableId="900671057">
    <w:abstractNumId w:val="2"/>
  </w:num>
  <w:num w:numId="21" w16cid:durableId="2084795348">
    <w:abstractNumId w:val="17"/>
  </w:num>
  <w:num w:numId="22" w16cid:durableId="897781177">
    <w:abstractNumId w:val="23"/>
  </w:num>
  <w:num w:numId="23" w16cid:durableId="2069372792">
    <w:abstractNumId w:val="14"/>
  </w:num>
  <w:num w:numId="24" w16cid:durableId="1533180627">
    <w:abstractNumId w:val="29"/>
  </w:num>
  <w:num w:numId="25" w16cid:durableId="810908220">
    <w:abstractNumId w:val="27"/>
  </w:num>
  <w:num w:numId="26" w16cid:durableId="468325691">
    <w:abstractNumId w:val="22"/>
  </w:num>
  <w:num w:numId="27" w16cid:durableId="1260525070">
    <w:abstractNumId w:val="12"/>
  </w:num>
  <w:num w:numId="28" w16cid:durableId="125128634">
    <w:abstractNumId w:val="19"/>
  </w:num>
  <w:num w:numId="29" w16cid:durableId="288900419">
    <w:abstractNumId w:val="11"/>
  </w:num>
  <w:num w:numId="30" w16cid:durableId="957120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DE7"/>
    <w:rsid w:val="000000D8"/>
    <w:rsid w:val="00002F77"/>
    <w:rsid w:val="00005559"/>
    <w:rsid w:val="00005BDE"/>
    <w:rsid w:val="0001164A"/>
    <w:rsid w:val="00012422"/>
    <w:rsid w:val="0001390A"/>
    <w:rsid w:val="00014E10"/>
    <w:rsid w:val="000152FB"/>
    <w:rsid w:val="000154EF"/>
    <w:rsid w:val="00015AAA"/>
    <w:rsid w:val="00017AA0"/>
    <w:rsid w:val="00022D83"/>
    <w:rsid w:val="00022F37"/>
    <w:rsid w:val="00024E97"/>
    <w:rsid w:val="00026FDF"/>
    <w:rsid w:val="00027296"/>
    <w:rsid w:val="00030DE1"/>
    <w:rsid w:val="00031332"/>
    <w:rsid w:val="00032674"/>
    <w:rsid w:val="00036A10"/>
    <w:rsid w:val="00037108"/>
    <w:rsid w:val="000374C6"/>
    <w:rsid w:val="00037C34"/>
    <w:rsid w:val="00042858"/>
    <w:rsid w:val="00043EED"/>
    <w:rsid w:val="0004547F"/>
    <w:rsid w:val="00047032"/>
    <w:rsid w:val="000533C4"/>
    <w:rsid w:val="0005438B"/>
    <w:rsid w:val="00054E4B"/>
    <w:rsid w:val="00061C5B"/>
    <w:rsid w:val="0006486B"/>
    <w:rsid w:val="00065760"/>
    <w:rsid w:val="00066417"/>
    <w:rsid w:val="0006705A"/>
    <w:rsid w:val="00067B13"/>
    <w:rsid w:val="00067BA5"/>
    <w:rsid w:val="00071E7F"/>
    <w:rsid w:val="000725C9"/>
    <w:rsid w:val="000726B2"/>
    <w:rsid w:val="00073BD0"/>
    <w:rsid w:val="0007734B"/>
    <w:rsid w:val="00077638"/>
    <w:rsid w:val="000820A9"/>
    <w:rsid w:val="00084986"/>
    <w:rsid w:val="00087034"/>
    <w:rsid w:val="00093660"/>
    <w:rsid w:val="00095BBC"/>
    <w:rsid w:val="00097733"/>
    <w:rsid w:val="000A030F"/>
    <w:rsid w:val="000A2415"/>
    <w:rsid w:val="000A2E9A"/>
    <w:rsid w:val="000A3913"/>
    <w:rsid w:val="000A72B8"/>
    <w:rsid w:val="000A7D65"/>
    <w:rsid w:val="000B130A"/>
    <w:rsid w:val="000B15EF"/>
    <w:rsid w:val="000B193A"/>
    <w:rsid w:val="000B3D0B"/>
    <w:rsid w:val="000B43C3"/>
    <w:rsid w:val="000B69BD"/>
    <w:rsid w:val="000C1740"/>
    <w:rsid w:val="000C1F47"/>
    <w:rsid w:val="000D00D4"/>
    <w:rsid w:val="000D0DA7"/>
    <w:rsid w:val="000D45C8"/>
    <w:rsid w:val="000D69FC"/>
    <w:rsid w:val="000D6EDD"/>
    <w:rsid w:val="000D7479"/>
    <w:rsid w:val="000E0A25"/>
    <w:rsid w:val="000E1BD3"/>
    <w:rsid w:val="000E4492"/>
    <w:rsid w:val="000E610B"/>
    <w:rsid w:val="000F02F2"/>
    <w:rsid w:val="000F2FF1"/>
    <w:rsid w:val="000F3E30"/>
    <w:rsid w:val="000F4172"/>
    <w:rsid w:val="000F4A54"/>
    <w:rsid w:val="000F725A"/>
    <w:rsid w:val="001005FA"/>
    <w:rsid w:val="00100DB3"/>
    <w:rsid w:val="00104705"/>
    <w:rsid w:val="0010472E"/>
    <w:rsid w:val="001051E8"/>
    <w:rsid w:val="001061A7"/>
    <w:rsid w:val="00106929"/>
    <w:rsid w:val="00107537"/>
    <w:rsid w:val="00110E5C"/>
    <w:rsid w:val="00111DC3"/>
    <w:rsid w:val="001131F9"/>
    <w:rsid w:val="0011335C"/>
    <w:rsid w:val="00115BF5"/>
    <w:rsid w:val="00117284"/>
    <w:rsid w:val="001217E4"/>
    <w:rsid w:val="00124336"/>
    <w:rsid w:val="0012515D"/>
    <w:rsid w:val="00131B56"/>
    <w:rsid w:val="00131C24"/>
    <w:rsid w:val="00132367"/>
    <w:rsid w:val="00132509"/>
    <w:rsid w:val="001335E0"/>
    <w:rsid w:val="00133D07"/>
    <w:rsid w:val="00133D48"/>
    <w:rsid w:val="0013647A"/>
    <w:rsid w:val="00142F6F"/>
    <w:rsid w:val="00144560"/>
    <w:rsid w:val="001453A1"/>
    <w:rsid w:val="00146030"/>
    <w:rsid w:val="00146C89"/>
    <w:rsid w:val="001503B1"/>
    <w:rsid w:val="001559DB"/>
    <w:rsid w:val="0016513E"/>
    <w:rsid w:val="00167665"/>
    <w:rsid w:val="00167794"/>
    <w:rsid w:val="001704EA"/>
    <w:rsid w:val="00171BA0"/>
    <w:rsid w:val="00172422"/>
    <w:rsid w:val="001733F3"/>
    <w:rsid w:val="001753DF"/>
    <w:rsid w:val="001809E1"/>
    <w:rsid w:val="00182867"/>
    <w:rsid w:val="00186567"/>
    <w:rsid w:val="00190A9B"/>
    <w:rsid w:val="001928FA"/>
    <w:rsid w:val="00193753"/>
    <w:rsid w:val="001946B3"/>
    <w:rsid w:val="001A1A36"/>
    <w:rsid w:val="001A1C71"/>
    <w:rsid w:val="001A25B7"/>
    <w:rsid w:val="001A27C0"/>
    <w:rsid w:val="001A3FA3"/>
    <w:rsid w:val="001A587A"/>
    <w:rsid w:val="001A6620"/>
    <w:rsid w:val="001A6988"/>
    <w:rsid w:val="001B011D"/>
    <w:rsid w:val="001B12F3"/>
    <w:rsid w:val="001B2956"/>
    <w:rsid w:val="001B4F12"/>
    <w:rsid w:val="001C28D2"/>
    <w:rsid w:val="001C2958"/>
    <w:rsid w:val="001C3013"/>
    <w:rsid w:val="001C534B"/>
    <w:rsid w:val="001C5B1F"/>
    <w:rsid w:val="001C5CBD"/>
    <w:rsid w:val="001D16EE"/>
    <w:rsid w:val="001D26C4"/>
    <w:rsid w:val="001D2D72"/>
    <w:rsid w:val="001D6664"/>
    <w:rsid w:val="001D6C9E"/>
    <w:rsid w:val="001E05DF"/>
    <w:rsid w:val="001E139B"/>
    <w:rsid w:val="001E1958"/>
    <w:rsid w:val="001E2CCF"/>
    <w:rsid w:val="001E5D25"/>
    <w:rsid w:val="001E6E97"/>
    <w:rsid w:val="001E7AA9"/>
    <w:rsid w:val="001F1CFC"/>
    <w:rsid w:val="001F2246"/>
    <w:rsid w:val="001F6A50"/>
    <w:rsid w:val="001F7DFD"/>
    <w:rsid w:val="0020023F"/>
    <w:rsid w:val="00201C26"/>
    <w:rsid w:val="00206C08"/>
    <w:rsid w:val="00210C75"/>
    <w:rsid w:val="0021217C"/>
    <w:rsid w:val="00212AB9"/>
    <w:rsid w:val="00212F22"/>
    <w:rsid w:val="002144F1"/>
    <w:rsid w:val="0021514E"/>
    <w:rsid w:val="00215873"/>
    <w:rsid w:val="00216531"/>
    <w:rsid w:val="00216CE2"/>
    <w:rsid w:val="00217A20"/>
    <w:rsid w:val="00217E22"/>
    <w:rsid w:val="00223DB8"/>
    <w:rsid w:val="00223DDF"/>
    <w:rsid w:val="0022515D"/>
    <w:rsid w:val="00226BE6"/>
    <w:rsid w:val="00227CAC"/>
    <w:rsid w:val="00233777"/>
    <w:rsid w:val="002342CB"/>
    <w:rsid w:val="002369ED"/>
    <w:rsid w:val="00240FF7"/>
    <w:rsid w:val="002426B6"/>
    <w:rsid w:val="00243D19"/>
    <w:rsid w:val="00245826"/>
    <w:rsid w:val="002461BF"/>
    <w:rsid w:val="00246BD1"/>
    <w:rsid w:val="00246F25"/>
    <w:rsid w:val="002476EB"/>
    <w:rsid w:val="00247FAA"/>
    <w:rsid w:val="00252322"/>
    <w:rsid w:val="00252D17"/>
    <w:rsid w:val="0025511C"/>
    <w:rsid w:val="00256B43"/>
    <w:rsid w:val="00262F97"/>
    <w:rsid w:val="00263852"/>
    <w:rsid w:val="002645BA"/>
    <w:rsid w:val="00266283"/>
    <w:rsid w:val="002774E0"/>
    <w:rsid w:val="00280EB1"/>
    <w:rsid w:val="00281B71"/>
    <w:rsid w:val="002826B9"/>
    <w:rsid w:val="00282A05"/>
    <w:rsid w:val="0028429E"/>
    <w:rsid w:val="002878F1"/>
    <w:rsid w:val="002921E9"/>
    <w:rsid w:val="002922EE"/>
    <w:rsid w:val="00292946"/>
    <w:rsid w:val="00292CF8"/>
    <w:rsid w:val="0029492B"/>
    <w:rsid w:val="002A31D4"/>
    <w:rsid w:val="002A3CEE"/>
    <w:rsid w:val="002A4649"/>
    <w:rsid w:val="002A46BB"/>
    <w:rsid w:val="002A503F"/>
    <w:rsid w:val="002A63BA"/>
    <w:rsid w:val="002B0270"/>
    <w:rsid w:val="002B0E0D"/>
    <w:rsid w:val="002B4ECD"/>
    <w:rsid w:val="002B68D3"/>
    <w:rsid w:val="002C2835"/>
    <w:rsid w:val="002C3915"/>
    <w:rsid w:val="002C4181"/>
    <w:rsid w:val="002C4FCE"/>
    <w:rsid w:val="002D093F"/>
    <w:rsid w:val="002D587F"/>
    <w:rsid w:val="002E0DA1"/>
    <w:rsid w:val="002E1F3B"/>
    <w:rsid w:val="002E22E7"/>
    <w:rsid w:val="002E2560"/>
    <w:rsid w:val="002E7196"/>
    <w:rsid w:val="002E7E3B"/>
    <w:rsid w:val="002F0DA0"/>
    <w:rsid w:val="002F117A"/>
    <w:rsid w:val="002F230E"/>
    <w:rsid w:val="002F2B93"/>
    <w:rsid w:val="002F3742"/>
    <w:rsid w:val="002F4D2F"/>
    <w:rsid w:val="002F6E21"/>
    <w:rsid w:val="002F7D3A"/>
    <w:rsid w:val="0030121D"/>
    <w:rsid w:val="0030204B"/>
    <w:rsid w:val="00302570"/>
    <w:rsid w:val="003057D4"/>
    <w:rsid w:val="003079B1"/>
    <w:rsid w:val="00312CB6"/>
    <w:rsid w:val="00316C40"/>
    <w:rsid w:val="00322041"/>
    <w:rsid w:val="0032793C"/>
    <w:rsid w:val="00334F68"/>
    <w:rsid w:val="00335007"/>
    <w:rsid w:val="003353CA"/>
    <w:rsid w:val="003364B4"/>
    <w:rsid w:val="0033675B"/>
    <w:rsid w:val="003370C8"/>
    <w:rsid w:val="00342548"/>
    <w:rsid w:val="003429FE"/>
    <w:rsid w:val="00346C88"/>
    <w:rsid w:val="003470F2"/>
    <w:rsid w:val="003479F3"/>
    <w:rsid w:val="0035022F"/>
    <w:rsid w:val="00354B60"/>
    <w:rsid w:val="00355D20"/>
    <w:rsid w:val="00356BAD"/>
    <w:rsid w:val="003575E8"/>
    <w:rsid w:val="00357C1C"/>
    <w:rsid w:val="00360818"/>
    <w:rsid w:val="00361DEE"/>
    <w:rsid w:val="00364B63"/>
    <w:rsid w:val="003650C9"/>
    <w:rsid w:val="0036648C"/>
    <w:rsid w:val="00367676"/>
    <w:rsid w:val="003771C2"/>
    <w:rsid w:val="00380CCC"/>
    <w:rsid w:val="003811C1"/>
    <w:rsid w:val="0038275C"/>
    <w:rsid w:val="003847A6"/>
    <w:rsid w:val="00386710"/>
    <w:rsid w:val="00391B12"/>
    <w:rsid w:val="00393808"/>
    <w:rsid w:val="003947A4"/>
    <w:rsid w:val="00394C6E"/>
    <w:rsid w:val="00396CDC"/>
    <w:rsid w:val="003A1C6D"/>
    <w:rsid w:val="003A2683"/>
    <w:rsid w:val="003A31B3"/>
    <w:rsid w:val="003A3FF7"/>
    <w:rsid w:val="003A4501"/>
    <w:rsid w:val="003A526D"/>
    <w:rsid w:val="003A6A3E"/>
    <w:rsid w:val="003A6EB7"/>
    <w:rsid w:val="003A74C4"/>
    <w:rsid w:val="003B03D2"/>
    <w:rsid w:val="003B16A6"/>
    <w:rsid w:val="003B33FE"/>
    <w:rsid w:val="003B4D3C"/>
    <w:rsid w:val="003B67F6"/>
    <w:rsid w:val="003C33E5"/>
    <w:rsid w:val="003C3982"/>
    <w:rsid w:val="003C74B5"/>
    <w:rsid w:val="003D2E0F"/>
    <w:rsid w:val="003D5AE6"/>
    <w:rsid w:val="003D6171"/>
    <w:rsid w:val="003D711E"/>
    <w:rsid w:val="003E6990"/>
    <w:rsid w:val="003F1B90"/>
    <w:rsid w:val="003F4EB4"/>
    <w:rsid w:val="00401969"/>
    <w:rsid w:val="00401D9F"/>
    <w:rsid w:val="0040247E"/>
    <w:rsid w:val="00402A09"/>
    <w:rsid w:val="0040376A"/>
    <w:rsid w:val="00405285"/>
    <w:rsid w:val="00414A1F"/>
    <w:rsid w:val="00414A70"/>
    <w:rsid w:val="00414C2F"/>
    <w:rsid w:val="00417E65"/>
    <w:rsid w:val="00423414"/>
    <w:rsid w:val="0042459F"/>
    <w:rsid w:val="0042487E"/>
    <w:rsid w:val="00426196"/>
    <w:rsid w:val="004306D8"/>
    <w:rsid w:val="00430DA7"/>
    <w:rsid w:val="0043230F"/>
    <w:rsid w:val="00432C3F"/>
    <w:rsid w:val="004360C0"/>
    <w:rsid w:val="0043777D"/>
    <w:rsid w:val="00437F48"/>
    <w:rsid w:val="004437EB"/>
    <w:rsid w:val="00443A3F"/>
    <w:rsid w:val="00444906"/>
    <w:rsid w:val="0044752B"/>
    <w:rsid w:val="00450CAE"/>
    <w:rsid w:val="004522AB"/>
    <w:rsid w:val="0045290E"/>
    <w:rsid w:val="00453F75"/>
    <w:rsid w:val="004559A0"/>
    <w:rsid w:val="00470AEC"/>
    <w:rsid w:val="0047105D"/>
    <w:rsid w:val="00472F6E"/>
    <w:rsid w:val="0047426F"/>
    <w:rsid w:val="00476E3B"/>
    <w:rsid w:val="00480CD2"/>
    <w:rsid w:val="00481DC7"/>
    <w:rsid w:val="00482AFF"/>
    <w:rsid w:val="004900FA"/>
    <w:rsid w:val="0049378B"/>
    <w:rsid w:val="00493B8D"/>
    <w:rsid w:val="00493EF4"/>
    <w:rsid w:val="00494B58"/>
    <w:rsid w:val="004A0398"/>
    <w:rsid w:val="004A461A"/>
    <w:rsid w:val="004A5C64"/>
    <w:rsid w:val="004A79BB"/>
    <w:rsid w:val="004B3809"/>
    <w:rsid w:val="004B3A79"/>
    <w:rsid w:val="004B4D2C"/>
    <w:rsid w:val="004C03C1"/>
    <w:rsid w:val="004C0B44"/>
    <w:rsid w:val="004C1999"/>
    <w:rsid w:val="004C1B4A"/>
    <w:rsid w:val="004C45D8"/>
    <w:rsid w:val="004C695B"/>
    <w:rsid w:val="004D20D7"/>
    <w:rsid w:val="004D3D27"/>
    <w:rsid w:val="004D4D34"/>
    <w:rsid w:val="004D541C"/>
    <w:rsid w:val="004E2806"/>
    <w:rsid w:val="004E33B8"/>
    <w:rsid w:val="004E5EBA"/>
    <w:rsid w:val="004E7281"/>
    <w:rsid w:val="004F246C"/>
    <w:rsid w:val="004F26DA"/>
    <w:rsid w:val="004F4253"/>
    <w:rsid w:val="004F5DB3"/>
    <w:rsid w:val="005020BE"/>
    <w:rsid w:val="00502BF2"/>
    <w:rsid w:val="00503237"/>
    <w:rsid w:val="00504657"/>
    <w:rsid w:val="005064C9"/>
    <w:rsid w:val="005076ED"/>
    <w:rsid w:val="005076F6"/>
    <w:rsid w:val="005078C3"/>
    <w:rsid w:val="00510AF9"/>
    <w:rsid w:val="0051573B"/>
    <w:rsid w:val="00516F4F"/>
    <w:rsid w:val="0052133A"/>
    <w:rsid w:val="0052274F"/>
    <w:rsid w:val="00523387"/>
    <w:rsid w:val="00524D70"/>
    <w:rsid w:val="00525531"/>
    <w:rsid w:val="0052585B"/>
    <w:rsid w:val="00525EB5"/>
    <w:rsid w:val="0053076B"/>
    <w:rsid w:val="0053142A"/>
    <w:rsid w:val="0053259E"/>
    <w:rsid w:val="00532C42"/>
    <w:rsid w:val="00533691"/>
    <w:rsid w:val="00533C1C"/>
    <w:rsid w:val="0053416B"/>
    <w:rsid w:val="00535B6E"/>
    <w:rsid w:val="00540E95"/>
    <w:rsid w:val="00545D85"/>
    <w:rsid w:val="005462B0"/>
    <w:rsid w:val="005464A6"/>
    <w:rsid w:val="005510B0"/>
    <w:rsid w:val="00552188"/>
    <w:rsid w:val="00553E4F"/>
    <w:rsid w:val="00554303"/>
    <w:rsid w:val="005566A1"/>
    <w:rsid w:val="00557C4A"/>
    <w:rsid w:val="00560F1D"/>
    <w:rsid w:val="00561AF7"/>
    <w:rsid w:val="005631C6"/>
    <w:rsid w:val="00571179"/>
    <w:rsid w:val="00571250"/>
    <w:rsid w:val="00577EB7"/>
    <w:rsid w:val="00580939"/>
    <w:rsid w:val="005831F2"/>
    <w:rsid w:val="005832BB"/>
    <w:rsid w:val="00586599"/>
    <w:rsid w:val="00586C8E"/>
    <w:rsid w:val="00587513"/>
    <w:rsid w:val="00591722"/>
    <w:rsid w:val="00592E8B"/>
    <w:rsid w:val="0059435E"/>
    <w:rsid w:val="00595E1D"/>
    <w:rsid w:val="005A04C5"/>
    <w:rsid w:val="005A340C"/>
    <w:rsid w:val="005A35F8"/>
    <w:rsid w:val="005A59A2"/>
    <w:rsid w:val="005A6CCF"/>
    <w:rsid w:val="005A6E74"/>
    <w:rsid w:val="005A7226"/>
    <w:rsid w:val="005A74E0"/>
    <w:rsid w:val="005A77B6"/>
    <w:rsid w:val="005B31A7"/>
    <w:rsid w:val="005B6C92"/>
    <w:rsid w:val="005C1714"/>
    <w:rsid w:val="005C232A"/>
    <w:rsid w:val="005C3733"/>
    <w:rsid w:val="005C4981"/>
    <w:rsid w:val="005C52D1"/>
    <w:rsid w:val="005C58FD"/>
    <w:rsid w:val="005C5D20"/>
    <w:rsid w:val="005C7301"/>
    <w:rsid w:val="005D20E7"/>
    <w:rsid w:val="005E413C"/>
    <w:rsid w:val="005E427D"/>
    <w:rsid w:val="005E47B8"/>
    <w:rsid w:val="005F080C"/>
    <w:rsid w:val="005F1BC0"/>
    <w:rsid w:val="005F36FA"/>
    <w:rsid w:val="00600064"/>
    <w:rsid w:val="00601C70"/>
    <w:rsid w:val="0060285D"/>
    <w:rsid w:val="00602AA1"/>
    <w:rsid w:val="0060668D"/>
    <w:rsid w:val="006067DC"/>
    <w:rsid w:val="006078A4"/>
    <w:rsid w:val="00610F8B"/>
    <w:rsid w:val="00611ECF"/>
    <w:rsid w:val="00612E4C"/>
    <w:rsid w:val="006137CE"/>
    <w:rsid w:val="00616DE5"/>
    <w:rsid w:val="00621434"/>
    <w:rsid w:val="00622984"/>
    <w:rsid w:val="00623A96"/>
    <w:rsid w:val="00624C50"/>
    <w:rsid w:val="0062584D"/>
    <w:rsid w:val="00626A77"/>
    <w:rsid w:val="006379FB"/>
    <w:rsid w:val="00637F45"/>
    <w:rsid w:val="00640C73"/>
    <w:rsid w:val="00640FC4"/>
    <w:rsid w:val="00642497"/>
    <w:rsid w:val="00643359"/>
    <w:rsid w:val="00645271"/>
    <w:rsid w:val="00646766"/>
    <w:rsid w:val="0064758F"/>
    <w:rsid w:val="00647DB2"/>
    <w:rsid w:val="00650E04"/>
    <w:rsid w:val="00651DD7"/>
    <w:rsid w:val="0065280D"/>
    <w:rsid w:val="00655529"/>
    <w:rsid w:val="00656325"/>
    <w:rsid w:val="006574AB"/>
    <w:rsid w:val="00661508"/>
    <w:rsid w:val="00662D0D"/>
    <w:rsid w:val="00662EF8"/>
    <w:rsid w:val="00666528"/>
    <w:rsid w:val="00670560"/>
    <w:rsid w:val="00673D4E"/>
    <w:rsid w:val="0067534E"/>
    <w:rsid w:val="00677E4E"/>
    <w:rsid w:val="0068263A"/>
    <w:rsid w:val="00684D56"/>
    <w:rsid w:val="00684D74"/>
    <w:rsid w:val="00690F30"/>
    <w:rsid w:val="006933E2"/>
    <w:rsid w:val="0069519A"/>
    <w:rsid w:val="006955A3"/>
    <w:rsid w:val="00696162"/>
    <w:rsid w:val="00696567"/>
    <w:rsid w:val="006A2084"/>
    <w:rsid w:val="006A293A"/>
    <w:rsid w:val="006A5F8D"/>
    <w:rsid w:val="006A78AA"/>
    <w:rsid w:val="006B1EBD"/>
    <w:rsid w:val="006B60D8"/>
    <w:rsid w:val="006B664E"/>
    <w:rsid w:val="006C0E1B"/>
    <w:rsid w:val="006C1695"/>
    <w:rsid w:val="006C1E55"/>
    <w:rsid w:val="006C414B"/>
    <w:rsid w:val="006C4363"/>
    <w:rsid w:val="006C5E6E"/>
    <w:rsid w:val="006D099E"/>
    <w:rsid w:val="006D25F9"/>
    <w:rsid w:val="006D29C9"/>
    <w:rsid w:val="006D615B"/>
    <w:rsid w:val="006E0133"/>
    <w:rsid w:val="006E20B4"/>
    <w:rsid w:val="006E324C"/>
    <w:rsid w:val="006E3AFE"/>
    <w:rsid w:val="006E7AB4"/>
    <w:rsid w:val="006F1E8B"/>
    <w:rsid w:val="006F2032"/>
    <w:rsid w:val="006F28D0"/>
    <w:rsid w:val="006F2C35"/>
    <w:rsid w:val="006F56D5"/>
    <w:rsid w:val="0070144A"/>
    <w:rsid w:val="00701C53"/>
    <w:rsid w:val="00701E73"/>
    <w:rsid w:val="00702EBF"/>
    <w:rsid w:val="007036C2"/>
    <w:rsid w:val="00704169"/>
    <w:rsid w:val="007055B8"/>
    <w:rsid w:val="00705864"/>
    <w:rsid w:val="00706305"/>
    <w:rsid w:val="0070740A"/>
    <w:rsid w:val="0071032D"/>
    <w:rsid w:val="00710957"/>
    <w:rsid w:val="00713D1C"/>
    <w:rsid w:val="00714E09"/>
    <w:rsid w:val="00716505"/>
    <w:rsid w:val="00717815"/>
    <w:rsid w:val="00720829"/>
    <w:rsid w:val="007213E1"/>
    <w:rsid w:val="0072345A"/>
    <w:rsid w:val="00723992"/>
    <w:rsid w:val="007251E7"/>
    <w:rsid w:val="0072565E"/>
    <w:rsid w:val="007279A4"/>
    <w:rsid w:val="00731031"/>
    <w:rsid w:val="007314A0"/>
    <w:rsid w:val="00732BFD"/>
    <w:rsid w:val="007333E1"/>
    <w:rsid w:val="00733B73"/>
    <w:rsid w:val="00733F85"/>
    <w:rsid w:val="00734982"/>
    <w:rsid w:val="00737CA3"/>
    <w:rsid w:val="007434D8"/>
    <w:rsid w:val="00743BA7"/>
    <w:rsid w:val="0074516C"/>
    <w:rsid w:val="00747099"/>
    <w:rsid w:val="0075477D"/>
    <w:rsid w:val="007547D4"/>
    <w:rsid w:val="00754DE6"/>
    <w:rsid w:val="007557AE"/>
    <w:rsid w:val="00757761"/>
    <w:rsid w:val="00757A4F"/>
    <w:rsid w:val="00757FF1"/>
    <w:rsid w:val="007603C5"/>
    <w:rsid w:val="00761CCD"/>
    <w:rsid w:val="00761E1A"/>
    <w:rsid w:val="0076353C"/>
    <w:rsid w:val="00766504"/>
    <w:rsid w:val="00766B2D"/>
    <w:rsid w:val="00774F26"/>
    <w:rsid w:val="00775251"/>
    <w:rsid w:val="00777285"/>
    <w:rsid w:val="007778C9"/>
    <w:rsid w:val="0078106D"/>
    <w:rsid w:val="0078540F"/>
    <w:rsid w:val="00785A57"/>
    <w:rsid w:val="00786651"/>
    <w:rsid w:val="00794253"/>
    <w:rsid w:val="0079461D"/>
    <w:rsid w:val="007968AF"/>
    <w:rsid w:val="00797202"/>
    <w:rsid w:val="007A0AD9"/>
    <w:rsid w:val="007A122C"/>
    <w:rsid w:val="007A52FE"/>
    <w:rsid w:val="007A6104"/>
    <w:rsid w:val="007A6E31"/>
    <w:rsid w:val="007A762A"/>
    <w:rsid w:val="007A77CE"/>
    <w:rsid w:val="007B3F8E"/>
    <w:rsid w:val="007B56CB"/>
    <w:rsid w:val="007B5B1B"/>
    <w:rsid w:val="007C0644"/>
    <w:rsid w:val="007C0B63"/>
    <w:rsid w:val="007C41FB"/>
    <w:rsid w:val="007C64A8"/>
    <w:rsid w:val="007D1F6E"/>
    <w:rsid w:val="007D275F"/>
    <w:rsid w:val="007D4593"/>
    <w:rsid w:val="007D717D"/>
    <w:rsid w:val="007D7F2F"/>
    <w:rsid w:val="007E5829"/>
    <w:rsid w:val="007F10A2"/>
    <w:rsid w:val="007F4564"/>
    <w:rsid w:val="007F480C"/>
    <w:rsid w:val="007F5271"/>
    <w:rsid w:val="007F75C9"/>
    <w:rsid w:val="007F7824"/>
    <w:rsid w:val="007F7B62"/>
    <w:rsid w:val="00812801"/>
    <w:rsid w:val="00813AD3"/>
    <w:rsid w:val="00814568"/>
    <w:rsid w:val="008204BC"/>
    <w:rsid w:val="0082104E"/>
    <w:rsid w:val="0082589C"/>
    <w:rsid w:val="00826A8A"/>
    <w:rsid w:val="008332F1"/>
    <w:rsid w:val="00834A00"/>
    <w:rsid w:val="0083563B"/>
    <w:rsid w:val="00836758"/>
    <w:rsid w:val="00840147"/>
    <w:rsid w:val="008403E3"/>
    <w:rsid w:val="00841ED0"/>
    <w:rsid w:val="00842846"/>
    <w:rsid w:val="0084458B"/>
    <w:rsid w:val="00845C6B"/>
    <w:rsid w:val="00846D81"/>
    <w:rsid w:val="00846E01"/>
    <w:rsid w:val="008473D9"/>
    <w:rsid w:val="00847C8D"/>
    <w:rsid w:val="0085146F"/>
    <w:rsid w:val="00851B41"/>
    <w:rsid w:val="00852C44"/>
    <w:rsid w:val="00853C6F"/>
    <w:rsid w:val="008540E0"/>
    <w:rsid w:val="00854195"/>
    <w:rsid w:val="008542FA"/>
    <w:rsid w:val="00854FAF"/>
    <w:rsid w:val="00855DFC"/>
    <w:rsid w:val="00857B9F"/>
    <w:rsid w:val="00860F28"/>
    <w:rsid w:val="0086330B"/>
    <w:rsid w:val="00864283"/>
    <w:rsid w:val="00865025"/>
    <w:rsid w:val="00865798"/>
    <w:rsid w:val="00865AAD"/>
    <w:rsid w:val="00866BF8"/>
    <w:rsid w:val="008708E5"/>
    <w:rsid w:val="008727FA"/>
    <w:rsid w:val="00873C99"/>
    <w:rsid w:val="00874068"/>
    <w:rsid w:val="00874587"/>
    <w:rsid w:val="008747A9"/>
    <w:rsid w:val="00876D0C"/>
    <w:rsid w:val="00877117"/>
    <w:rsid w:val="00877387"/>
    <w:rsid w:val="00882F08"/>
    <w:rsid w:val="00885867"/>
    <w:rsid w:val="00891B74"/>
    <w:rsid w:val="0089229F"/>
    <w:rsid w:val="00893FD9"/>
    <w:rsid w:val="00895408"/>
    <w:rsid w:val="008978F9"/>
    <w:rsid w:val="008A30E9"/>
    <w:rsid w:val="008B0E73"/>
    <w:rsid w:val="008B1E6D"/>
    <w:rsid w:val="008B2FC1"/>
    <w:rsid w:val="008B5FBE"/>
    <w:rsid w:val="008B61AD"/>
    <w:rsid w:val="008B61F2"/>
    <w:rsid w:val="008B6B5A"/>
    <w:rsid w:val="008B74B8"/>
    <w:rsid w:val="008C0146"/>
    <w:rsid w:val="008C3168"/>
    <w:rsid w:val="008C3A68"/>
    <w:rsid w:val="008C508C"/>
    <w:rsid w:val="008C5DD3"/>
    <w:rsid w:val="008C6198"/>
    <w:rsid w:val="008D3376"/>
    <w:rsid w:val="008D37AE"/>
    <w:rsid w:val="008D5A6F"/>
    <w:rsid w:val="008D5C20"/>
    <w:rsid w:val="008D7971"/>
    <w:rsid w:val="008E1239"/>
    <w:rsid w:val="008E1403"/>
    <w:rsid w:val="008E3285"/>
    <w:rsid w:val="008E36FE"/>
    <w:rsid w:val="008E62E7"/>
    <w:rsid w:val="008E646E"/>
    <w:rsid w:val="008F16F8"/>
    <w:rsid w:val="008F1FE4"/>
    <w:rsid w:val="008F2D65"/>
    <w:rsid w:val="008F33AC"/>
    <w:rsid w:val="008F3A1A"/>
    <w:rsid w:val="008F3EBA"/>
    <w:rsid w:val="00902B48"/>
    <w:rsid w:val="00906ED0"/>
    <w:rsid w:val="009123F1"/>
    <w:rsid w:val="009126A8"/>
    <w:rsid w:val="0091428C"/>
    <w:rsid w:val="00914DA7"/>
    <w:rsid w:val="00914FAC"/>
    <w:rsid w:val="00915006"/>
    <w:rsid w:val="00915E58"/>
    <w:rsid w:val="00921025"/>
    <w:rsid w:val="009220EB"/>
    <w:rsid w:val="00923DE0"/>
    <w:rsid w:val="009242D7"/>
    <w:rsid w:val="00924E2E"/>
    <w:rsid w:val="00927ADC"/>
    <w:rsid w:val="00932895"/>
    <w:rsid w:val="00936FF7"/>
    <w:rsid w:val="00941BCB"/>
    <w:rsid w:val="00946095"/>
    <w:rsid w:val="00950D81"/>
    <w:rsid w:val="00951079"/>
    <w:rsid w:val="00951413"/>
    <w:rsid w:val="009530C9"/>
    <w:rsid w:val="00953B6A"/>
    <w:rsid w:val="00954809"/>
    <w:rsid w:val="00955399"/>
    <w:rsid w:val="0095642C"/>
    <w:rsid w:val="00956555"/>
    <w:rsid w:val="00956DE1"/>
    <w:rsid w:val="00957310"/>
    <w:rsid w:val="00957816"/>
    <w:rsid w:val="00964C0B"/>
    <w:rsid w:val="0096513D"/>
    <w:rsid w:val="00965459"/>
    <w:rsid w:val="00965582"/>
    <w:rsid w:val="0096655B"/>
    <w:rsid w:val="00970433"/>
    <w:rsid w:val="00970F8F"/>
    <w:rsid w:val="0097149B"/>
    <w:rsid w:val="00972645"/>
    <w:rsid w:val="0097550D"/>
    <w:rsid w:val="009757B2"/>
    <w:rsid w:val="009759C3"/>
    <w:rsid w:val="009765C3"/>
    <w:rsid w:val="009824B5"/>
    <w:rsid w:val="00982521"/>
    <w:rsid w:val="009825BA"/>
    <w:rsid w:val="00983658"/>
    <w:rsid w:val="0098437C"/>
    <w:rsid w:val="009851C2"/>
    <w:rsid w:val="00985357"/>
    <w:rsid w:val="00991BED"/>
    <w:rsid w:val="0099285F"/>
    <w:rsid w:val="00993A58"/>
    <w:rsid w:val="00995A67"/>
    <w:rsid w:val="009A2AFA"/>
    <w:rsid w:val="009A2C22"/>
    <w:rsid w:val="009A4E4A"/>
    <w:rsid w:val="009B0609"/>
    <w:rsid w:val="009B1B28"/>
    <w:rsid w:val="009B3FBB"/>
    <w:rsid w:val="009B7800"/>
    <w:rsid w:val="009C033D"/>
    <w:rsid w:val="009C0EEB"/>
    <w:rsid w:val="009C19F1"/>
    <w:rsid w:val="009D11B0"/>
    <w:rsid w:val="009D1DA6"/>
    <w:rsid w:val="009D20E3"/>
    <w:rsid w:val="009D4126"/>
    <w:rsid w:val="009D5B8A"/>
    <w:rsid w:val="009D6BF9"/>
    <w:rsid w:val="009D7379"/>
    <w:rsid w:val="009D7569"/>
    <w:rsid w:val="009D7AE4"/>
    <w:rsid w:val="009E3824"/>
    <w:rsid w:val="009E5D9D"/>
    <w:rsid w:val="009E7CDD"/>
    <w:rsid w:val="009F05F3"/>
    <w:rsid w:val="009F0B87"/>
    <w:rsid w:val="009F1C92"/>
    <w:rsid w:val="009F1E43"/>
    <w:rsid w:val="009F205A"/>
    <w:rsid w:val="009F620A"/>
    <w:rsid w:val="009F7072"/>
    <w:rsid w:val="009F7EE2"/>
    <w:rsid w:val="009F7FCF"/>
    <w:rsid w:val="00A012A9"/>
    <w:rsid w:val="00A025A1"/>
    <w:rsid w:val="00A05BA7"/>
    <w:rsid w:val="00A11B09"/>
    <w:rsid w:val="00A14333"/>
    <w:rsid w:val="00A14D76"/>
    <w:rsid w:val="00A14E81"/>
    <w:rsid w:val="00A15695"/>
    <w:rsid w:val="00A204E8"/>
    <w:rsid w:val="00A2124A"/>
    <w:rsid w:val="00A22166"/>
    <w:rsid w:val="00A22296"/>
    <w:rsid w:val="00A24D67"/>
    <w:rsid w:val="00A261C1"/>
    <w:rsid w:val="00A27F61"/>
    <w:rsid w:val="00A27FBA"/>
    <w:rsid w:val="00A31C64"/>
    <w:rsid w:val="00A31D39"/>
    <w:rsid w:val="00A324DD"/>
    <w:rsid w:val="00A334E9"/>
    <w:rsid w:val="00A34917"/>
    <w:rsid w:val="00A35A26"/>
    <w:rsid w:val="00A35D4F"/>
    <w:rsid w:val="00A3733D"/>
    <w:rsid w:val="00A377B0"/>
    <w:rsid w:val="00A40296"/>
    <w:rsid w:val="00A448B4"/>
    <w:rsid w:val="00A45F95"/>
    <w:rsid w:val="00A468B9"/>
    <w:rsid w:val="00A55629"/>
    <w:rsid w:val="00A55C71"/>
    <w:rsid w:val="00A56339"/>
    <w:rsid w:val="00A57178"/>
    <w:rsid w:val="00A636D2"/>
    <w:rsid w:val="00A63945"/>
    <w:rsid w:val="00A653BF"/>
    <w:rsid w:val="00A67247"/>
    <w:rsid w:val="00A67C47"/>
    <w:rsid w:val="00A718EF"/>
    <w:rsid w:val="00A72EDB"/>
    <w:rsid w:val="00A73097"/>
    <w:rsid w:val="00A7471C"/>
    <w:rsid w:val="00A74923"/>
    <w:rsid w:val="00A77A55"/>
    <w:rsid w:val="00A804C7"/>
    <w:rsid w:val="00A8099B"/>
    <w:rsid w:val="00A80C4A"/>
    <w:rsid w:val="00A816C2"/>
    <w:rsid w:val="00A82385"/>
    <w:rsid w:val="00A82EA7"/>
    <w:rsid w:val="00A8535C"/>
    <w:rsid w:val="00A853B7"/>
    <w:rsid w:val="00A85BCE"/>
    <w:rsid w:val="00A87CC8"/>
    <w:rsid w:val="00A9063C"/>
    <w:rsid w:val="00A91104"/>
    <w:rsid w:val="00A928E7"/>
    <w:rsid w:val="00A93501"/>
    <w:rsid w:val="00A93C81"/>
    <w:rsid w:val="00A95C38"/>
    <w:rsid w:val="00A961B9"/>
    <w:rsid w:val="00A96D1D"/>
    <w:rsid w:val="00A97420"/>
    <w:rsid w:val="00AA2FAB"/>
    <w:rsid w:val="00AB0022"/>
    <w:rsid w:val="00AB0A22"/>
    <w:rsid w:val="00AB2692"/>
    <w:rsid w:val="00AB3729"/>
    <w:rsid w:val="00AB53F2"/>
    <w:rsid w:val="00AC1606"/>
    <w:rsid w:val="00AC2792"/>
    <w:rsid w:val="00AC44B3"/>
    <w:rsid w:val="00AC4E49"/>
    <w:rsid w:val="00AD0361"/>
    <w:rsid w:val="00AD0661"/>
    <w:rsid w:val="00AD6973"/>
    <w:rsid w:val="00AE04ED"/>
    <w:rsid w:val="00AE0DB7"/>
    <w:rsid w:val="00AE2349"/>
    <w:rsid w:val="00AE43CF"/>
    <w:rsid w:val="00AE44A8"/>
    <w:rsid w:val="00AE7E36"/>
    <w:rsid w:val="00AF0FD9"/>
    <w:rsid w:val="00AF34F0"/>
    <w:rsid w:val="00AF4516"/>
    <w:rsid w:val="00AF53D4"/>
    <w:rsid w:val="00AF5634"/>
    <w:rsid w:val="00AF6501"/>
    <w:rsid w:val="00AF7713"/>
    <w:rsid w:val="00B011C8"/>
    <w:rsid w:val="00B016D1"/>
    <w:rsid w:val="00B04FFE"/>
    <w:rsid w:val="00B061F1"/>
    <w:rsid w:val="00B07575"/>
    <w:rsid w:val="00B1230E"/>
    <w:rsid w:val="00B12F12"/>
    <w:rsid w:val="00B145ED"/>
    <w:rsid w:val="00B14B8D"/>
    <w:rsid w:val="00B16BAC"/>
    <w:rsid w:val="00B17761"/>
    <w:rsid w:val="00B20CA3"/>
    <w:rsid w:val="00B2372C"/>
    <w:rsid w:val="00B239EA"/>
    <w:rsid w:val="00B25627"/>
    <w:rsid w:val="00B256E7"/>
    <w:rsid w:val="00B27051"/>
    <w:rsid w:val="00B27152"/>
    <w:rsid w:val="00B309EC"/>
    <w:rsid w:val="00B31239"/>
    <w:rsid w:val="00B350F1"/>
    <w:rsid w:val="00B3587D"/>
    <w:rsid w:val="00B366D9"/>
    <w:rsid w:val="00B4047E"/>
    <w:rsid w:val="00B42E2F"/>
    <w:rsid w:val="00B453D7"/>
    <w:rsid w:val="00B46704"/>
    <w:rsid w:val="00B56177"/>
    <w:rsid w:val="00B6257B"/>
    <w:rsid w:val="00B63C82"/>
    <w:rsid w:val="00B66DD4"/>
    <w:rsid w:val="00B67CE7"/>
    <w:rsid w:val="00B73A44"/>
    <w:rsid w:val="00B73EF9"/>
    <w:rsid w:val="00B74382"/>
    <w:rsid w:val="00B764BB"/>
    <w:rsid w:val="00B76CBE"/>
    <w:rsid w:val="00B83881"/>
    <w:rsid w:val="00B83EF0"/>
    <w:rsid w:val="00B86699"/>
    <w:rsid w:val="00B90F98"/>
    <w:rsid w:val="00B91DE2"/>
    <w:rsid w:val="00B92E50"/>
    <w:rsid w:val="00B938B8"/>
    <w:rsid w:val="00B93AF0"/>
    <w:rsid w:val="00B96C9F"/>
    <w:rsid w:val="00B97628"/>
    <w:rsid w:val="00BA4D0B"/>
    <w:rsid w:val="00BA4F01"/>
    <w:rsid w:val="00BA7418"/>
    <w:rsid w:val="00BB1749"/>
    <w:rsid w:val="00BB4058"/>
    <w:rsid w:val="00BC4F90"/>
    <w:rsid w:val="00BC6194"/>
    <w:rsid w:val="00BD2ACD"/>
    <w:rsid w:val="00BD4817"/>
    <w:rsid w:val="00BD6787"/>
    <w:rsid w:val="00BE028D"/>
    <w:rsid w:val="00BE02C2"/>
    <w:rsid w:val="00BE2DDC"/>
    <w:rsid w:val="00BE4918"/>
    <w:rsid w:val="00BE789B"/>
    <w:rsid w:val="00BE79F3"/>
    <w:rsid w:val="00BF086B"/>
    <w:rsid w:val="00BF4867"/>
    <w:rsid w:val="00BF62AE"/>
    <w:rsid w:val="00BF62E4"/>
    <w:rsid w:val="00BF6BB2"/>
    <w:rsid w:val="00BF77A3"/>
    <w:rsid w:val="00C01435"/>
    <w:rsid w:val="00C01D91"/>
    <w:rsid w:val="00C031F2"/>
    <w:rsid w:val="00C07AC7"/>
    <w:rsid w:val="00C07B06"/>
    <w:rsid w:val="00C07C92"/>
    <w:rsid w:val="00C10BBC"/>
    <w:rsid w:val="00C1149C"/>
    <w:rsid w:val="00C15FE8"/>
    <w:rsid w:val="00C20C33"/>
    <w:rsid w:val="00C2161A"/>
    <w:rsid w:val="00C267C8"/>
    <w:rsid w:val="00C3035B"/>
    <w:rsid w:val="00C31921"/>
    <w:rsid w:val="00C35AF6"/>
    <w:rsid w:val="00C36638"/>
    <w:rsid w:val="00C37A30"/>
    <w:rsid w:val="00C43F35"/>
    <w:rsid w:val="00C4457A"/>
    <w:rsid w:val="00C5395B"/>
    <w:rsid w:val="00C5531F"/>
    <w:rsid w:val="00C573D7"/>
    <w:rsid w:val="00C61ABD"/>
    <w:rsid w:val="00C6319F"/>
    <w:rsid w:val="00C653A2"/>
    <w:rsid w:val="00C715DC"/>
    <w:rsid w:val="00C7379B"/>
    <w:rsid w:val="00C7411B"/>
    <w:rsid w:val="00C74C40"/>
    <w:rsid w:val="00C777F1"/>
    <w:rsid w:val="00C85D89"/>
    <w:rsid w:val="00C85F63"/>
    <w:rsid w:val="00C86B0D"/>
    <w:rsid w:val="00C90089"/>
    <w:rsid w:val="00C91870"/>
    <w:rsid w:val="00C9330B"/>
    <w:rsid w:val="00C933B7"/>
    <w:rsid w:val="00C96956"/>
    <w:rsid w:val="00CA4EA4"/>
    <w:rsid w:val="00CA736C"/>
    <w:rsid w:val="00CB1461"/>
    <w:rsid w:val="00CB1589"/>
    <w:rsid w:val="00CB17DA"/>
    <w:rsid w:val="00CB4116"/>
    <w:rsid w:val="00CB4BE9"/>
    <w:rsid w:val="00CB602A"/>
    <w:rsid w:val="00CB6497"/>
    <w:rsid w:val="00CB7129"/>
    <w:rsid w:val="00CB7CF9"/>
    <w:rsid w:val="00CC08B4"/>
    <w:rsid w:val="00CC4471"/>
    <w:rsid w:val="00CC6D33"/>
    <w:rsid w:val="00CD36F8"/>
    <w:rsid w:val="00CD3E06"/>
    <w:rsid w:val="00CD4DE7"/>
    <w:rsid w:val="00CD7BB9"/>
    <w:rsid w:val="00CE1853"/>
    <w:rsid w:val="00CE72D0"/>
    <w:rsid w:val="00CF14A6"/>
    <w:rsid w:val="00CF1A6E"/>
    <w:rsid w:val="00CF2617"/>
    <w:rsid w:val="00CF2FD4"/>
    <w:rsid w:val="00CF6DD7"/>
    <w:rsid w:val="00D01AB6"/>
    <w:rsid w:val="00D0520E"/>
    <w:rsid w:val="00D073E5"/>
    <w:rsid w:val="00D14C81"/>
    <w:rsid w:val="00D17297"/>
    <w:rsid w:val="00D26563"/>
    <w:rsid w:val="00D2775B"/>
    <w:rsid w:val="00D2798F"/>
    <w:rsid w:val="00D30BB4"/>
    <w:rsid w:val="00D30D2D"/>
    <w:rsid w:val="00D32C28"/>
    <w:rsid w:val="00D34621"/>
    <w:rsid w:val="00D35966"/>
    <w:rsid w:val="00D3624E"/>
    <w:rsid w:val="00D367DB"/>
    <w:rsid w:val="00D378AB"/>
    <w:rsid w:val="00D40DF0"/>
    <w:rsid w:val="00D410A9"/>
    <w:rsid w:val="00D41FD7"/>
    <w:rsid w:val="00D420EB"/>
    <w:rsid w:val="00D42F08"/>
    <w:rsid w:val="00D43A2F"/>
    <w:rsid w:val="00D44254"/>
    <w:rsid w:val="00D445BF"/>
    <w:rsid w:val="00D44B62"/>
    <w:rsid w:val="00D46330"/>
    <w:rsid w:val="00D52F1B"/>
    <w:rsid w:val="00D53BB2"/>
    <w:rsid w:val="00D5474B"/>
    <w:rsid w:val="00D54A4E"/>
    <w:rsid w:val="00D55A1E"/>
    <w:rsid w:val="00D561A7"/>
    <w:rsid w:val="00D60F5B"/>
    <w:rsid w:val="00D64118"/>
    <w:rsid w:val="00D71E3E"/>
    <w:rsid w:val="00D75494"/>
    <w:rsid w:val="00D80704"/>
    <w:rsid w:val="00D83A08"/>
    <w:rsid w:val="00D84F59"/>
    <w:rsid w:val="00D873DE"/>
    <w:rsid w:val="00D87F1C"/>
    <w:rsid w:val="00D922BB"/>
    <w:rsid w:val="00D933DF"/>
    <w:rsid w:val="00D95EB4"/>
    <w:rsid w:val="00D96FFC"/>
    <w:rsid w:val="00D9743A"/>
    <w:rsid w:val="00DA1AEE"/>
    <w:rsid w:val="00DA2588"/>
    <w:rsid w:val="00DA3BCB"/>
    <w:rsid w:val="00DB102F"/>
    <w:rsid w:val="00DB1734"/>
    <w:rsid w:val="00DB28A9"/>
    <w:rsid w:val="00DB35B3"/>
    <w:rsid w:val="00DB5463"/>
    <w:rsid w:val="00DB7995"/>
    <w:rsid w:val="00DC053A"/>
    <w:rsid w:val="00DC0B35"/>
    <w:rsid w:val="00DC0EF8"/>
    <w:rsid w:val="00DC1977"/>
    <w:rsid w:val="00DC2DDA"/>
    <w:rsid w:val="00DC32F0"/>
    <w:rsid w:val="00DC3397"/>
    <w:rsid w:val="00DC723C"/>
    <w:rsid w:val="00DD21D7"/>
    <w:rsid w:val="00DD2E09"/>
    <w:rsid w:val="00DD6E5F"/>
    <w:rsid w:val="00DD77D3"/>
    <w:rsid w:val="00DE01F4"/>
    <w:rsid w:val="00DE10AE"/>
    <w:rsid w:val="00DE1C48"/>
    <w:rsid w:val="00DE4CC5"/>
    <w:rsid w:val="00DE71F1"/>
    <w:rsid w:val="00DF1797"/>
    <w:rsid w:val="00DF2315"/>
    <w:rsid w:val="00DF2430"/>
    <w:rsid w:val="00DF2D31"/>
    <w:rsid w:val="00DF499E"/>
    <w:rsid w:val="00E02866"/>
    <w:rsid w:val="00E0345C"/>
    <w:rsid w:val="00E03BDE"/>
    <w:rsid w:val="00E0504F"/>
    <w:rsid w:val="00E06109"/>
    <w:rsid w:val="00E13AA1"/>
    <w:rsid w:val="00E13E4F"/>
    <w:rsid w:val="00E14058"/>
    <w:rsid w:val="00E158E8"/>
    <w:rsid w:val="00E15AF0"/>
    <w:rsid w:val="00E2248E"/>
    <w:rsid w:val="00E237A4"/>
    <w:rsid w:val="00E30625"/>
    <w:rsid w:val="00E30CC1"/>
    <w:rsid w:val="00E3149F"/>
    <w:rsid w:val="00E31CAF"/>
    <w:rsid w:val="00E33BA9"/>
    <w:rsid w:val="00E33BCB"/>
    <w:rsid w:val="00E33D16"/>
    <w:rsid w:val="00E353C3"/>
    <w:rsid w:val="00E35539"/>
    <w:rsid w:val="00E36A80"/>
    <w:rsid w:val="00E37A57"/>
    <w:rsid w:val="00E4365A"/>
    <w:rsid w:val="00E45F33"/>
    <w:rsid w:val="00E46059"/>
    <w:rsid w:val="00E47322"/>
    <w:rsid w:val="00E51F99"/>
    <w:rsid w:val="00E52BE2"/>
    <w:rsid w:val="00E54DBB"/>
    <w:rsid w:val="00E560BB"/>
    <w:rsid w:val="00E62683"/>
    <w:rsid w:val="00E62AF0"/>
    <w:rsid w:val="00E66850"/>
    <w:rsid w:val="00E66F68"/>
    <w:rsid w:val="00E67636"/>
    <w:rsid w:val="00E70334"/>
    <w:rsid w:val="00E70A59"/>
    <w:rsid w:val="00E71AF5"/>
    <w:rsid w:val="00E72D17"/>
    <w:rsid w:val="00E75A23"/>
    <w:rsid w:val="00E76051"/>
    <w:rsid w:val="00E768C0"/>
    <w:rsid w:val="00E77F1A"/>
    <w:rsid w:val="00E82407"/>
    <w:rsid w:val="00E84F81"/>
    <w:rsid w:val="00E85C34"/>
    <w:rsid w:val="00E866ED"/>
    <w:rsid w:val="00E90CC6"/>
    <w:rsid w:val="00E92E4B"/>
    <w:rsid w:val="00E93AA4"/>
    <w:rsid w:val="00E93DFA"/>
    <w:rsid w:val="00E958B0"/>
    <w:rsid w:val="00EA08E0"/>
    <w:rsid w:val="00EA0A51"/>
    <w:rsid w:val="00EA0B2A"/>
    <w:rsid w:val="00EA2A63"/>
    <w:rsid w:val="00EA3667"/>
    <w:rsid w:val="00EA5542"/>
    <w:rsid w:val="00EB07CC"/>
    <w:rsid w:val="00EB2518"/>
    <w:rsid w:val="00EB2934"/>
    <w:rsid w:val="00EB4B82"/>
    <w:rsid w:val="00EB5ABB"/>
    <w:rsid w:val="00EC0E09"/>
    <w:rsid w:val="00EC34DB"/>
    <w:rsid w:val="00EC362B"/>
    <w:rsid w:val="00EC443B"/>
    <w:rsid w:val="00EC573A"/>
    <w:rsid w:val="00EC6F9A"/>
    <w:rsid w:val="00ED559B"/>
    <w:rsid w:val="00ED662D"/>
    <w:rsid w:val="00ED6C08"/>
    <w:rsid w:val="00ED7FA2"/>
    <w:rsid w:val="00EE01AA"/>
    <w:rsid w:val="00EE08C1"/>
    <w:rsid w:val="00EE1A6E"/>
    <w:rsid w:val="00EE2BCF"/>
    <w:rsid w:val="00EE35B0"/>
    <w:rsid w:val="00EE7CBE"/>
    <w:rsid w:val="00EF0356"/>
    <w:rsid w:val="00EF0746"/>
    <w:rsid w:val="00F00270"/>
    <w:rsid w:val="00F060E1"/>
    <w:rsid w:val="00F06839"/>
    <w:rsid w:val="00F07B6E"/>
    <w:rsid w:val="00F11AD4"/>
    <w:rsid w:val="00F11D09"/>
    <w:rsid w:val="00F1223B"/>
    <w:rsid w:val="00F1424D"/>
    <w:rsid w:val="00F1452A"/>
    <w:rsid w:val="00F14B97"/>
    <w:rsid w:val="00F16BF6"/>
    <w:rsid w:val="00F178E9"/>
    <w:rsid w:val="00F2341C"/>
    <w:rsid w:val="00F25348"/>
    <w:rsid w:val="00F30157"/>
    <w:rsid w:val="00F3584D"/>
    <w:rsid w:val="00F36313"/>
    <w:rsid w:val="00F37560"/>
    <w:rsid w:val="00F42460"/>
    <w:rsid w:val="00F437CB"/>
    <w:rsid w:val="00F448A0"/>
    <w:rsid w:val="00F4735D"/>
    <w:rsid w:val="00F47A69"/>
    <w:rsid w:val="00F50810"/>
    <w:rsid w:val="00F51139"/>
    <w:rsid w:val="00F51628"/>
    <w:rsid w:val="00F5279F"/>
    <w:rsid w:val="00F54329"/>
    <w:rsid w:val="00F606AF"/>
    <w:rsid w:val="00F62055"/>
    <w:rsid w:val="00F6374A"/>
    <w:rsid w:val="00F65BBB"/>
    <w:rsid w:val="00F7047E"/>
    <w:rsid w:val="00F722D2"/>
    <w:rsid w:val="00F73116"/>
    <w:rsid w:val="00F7349A"/>
    <w:rsid w:val="00F73FBA"/>
    <w:rsid w:val="00F80371"/>
    <w:rsid w:val="00F8202F"/>
    <w:rsid w:val="00F841E5"/>
    <w:rsid w:val="00F84821"/>
    <w:rsid w:val="00F85571"/>
    <w:rsid w:val="00F86A4B"/>
    <w:rsid w:val="00F9196F"/>
    <w:rsid w:val="00F92085"/>
    <w:rsid w:val="00F938DA"/>
    <w:rsid w:val="00F94AAE"/>
    <w:rsid w:val="00F97A7C"/>
    <w:rsid w:val="00FA3776"/>
    <w:rsid w:val="00FA545C"/>
    <w:rsid w:val="00FA5D82"/>
    <w:rsid w:val="00FA71B1"/>
    <w:rsid w:val="00FB1D34"/>
    <w:rsid w:val="00FB1E18"/>
    <w:rsid w:val="00FC227A"/>
    <w:rsid w:val="00FC41C6"/>
    <w:rsid w:val="00FC72EC"/>
    <w:rsid w:val="00FC7693"/>
    <w:rsid w:val="00FC7830"/>
    <w:rsid w:val="00FC7846"/>
    <w:rsid w:val="00FD1447"/>
    <w:rsid w:val="00FD1458"/>
    <w:rsid w:val="00FD3702"/>
    <w:rsid w:val="00FD686A"/>
    <w:rsid w:val="00FD7B6D"/>
    <w:rsid w:val="00FE1A9C"/>
    <w:rsid w:val="00FE1C93"/>
    <w:rsid w:val="00FE31DB"/>
    <w:rsid w:val="00FE3F8C"/>
    <w:rsid w:val="00FE4A91"/>
    <w:rsid w:val="00FE508E"/>
    <w:rsid w:val="00FE60D3"/>
    <w:rsid w:val="00FE7077"/>
    <w:rsid w:val="00FF05EE"/>
    <w:rsid w:val="00FF311C"/>
    <w:rsid w:val="00FF4AD5"/>
    <w:rsid w:val="00FF65D8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631836"/>
  <w15:docId w15:val="{0FFE7772-9162-4A36-A65F-542EF3A1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5F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2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am">
    <w:name w:val="title_am"/>
    <w:basedOn w:val="Normal"/>
    <w:rsid w:val="006C4363"/>
    <w:pPr>
      <w:spacing w:before="100" w:beforeAutospacing="1" w:after="100" w:afterAutospacing="1"/>
    </w:pPr>
    <w:rPr>
      <w:rFonts w:ascii="Arial AM" w:hAnsi="Arial AM"/>
      <w:b/>
      <w:bCs/>
      <w:sz w:val="18"/>
      <w:szCs w:val="18"/>
      <w:lang w:val="en-US" w:eastAsia="en-US"/>
    </w:rPr>
  </w:style>
  <w:style w:type="paragraph" w:customStyle="1" w:styleId="textam3">
    <w:name w:val="text_am3"/>
    <w:basedOn w:val="Normal"/>
    <w:rsid w:val="006C4363"/>
    <w:pPr>
      <w:spacing w:before="100" w:beforeAutospacing="1" w:after="100" w:afterAutospacing="1"/>
    </w:pPr>
    <w:rPr>
      <w:rFonts w:ascii="Arial Armenian" w:hAnsi="Arial Armenian"/>
      <w:color w:val="666666"/>
      <w:sz w:val="16"/>
      <w:szCs w:val="16"/>
      <w:lang w:val="en-US" w:eastAsia="en-US"/>
    </w:rPr>
  </w:style>
  <w:style w:type="character" w:styleId="Strong">
    <w:name w:val="Strong"/>
    <w:qFormat/>
    <w:rsid w:val="006C4363"/>
    <w:rPr>
      <w:b/>
      <w:bCs/>
    </w:rPr>
  </w:style>
  <w:style w:type="paragraph" w:customStyle="1" w:styleId="subtitleam">
    <w:name w:val="subtitle_am"/>
    <w:basedOn w:val="Normal"/>
    <w:rsid w:val="00CE72D0"/>
    <w:pPr>
      <w:spacing w:before="100" w:beforeAutospacing="1" w:after="100" w:afterAutospacing="1"/>
    </w:pPr>
    <w:rPr>
      <w:rFonts w:ascii="Arial AM" w:hAnsi="Arial AM"/>
      <w:b/>
      <w:bCs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rsid w:val="00CE72D0"/>
    <w:pPr>
      <w:spacing w:before="100" w:beforeAutospacing="1" w:after="100" w:afterAutospacing="1"/>
    </w:pPr>
    <w:rPr>
      <w:lang w:val="en-US" w:eastAsia="en-US"/>
    </w:rPr>
  </w:style>
  <w:style w:type="character" w:customStyle="1" w:styleId="titleam1">
    <w:name w:val="title_am1"/>
    <w:rsid w:val="00CE72D0"/>
    <w:rPr>
      <w:rFonts w:ascii="Arial AM" w:hAnsi="Arial AM" w:hint="default"/>
      <w:b/>
      <w:bCs/>
      <w:sz w:val="18"/>
      <w:szCs w:val="18"/>
    </w:rPr>
  </w:style>
  <w:style w:type="paragraph" w:styleId="BalloonText">
    <w:name w:val="Balloon Text"/>
    <w:basedOn w:val="Normal"/>
    <w:semiHidden/>
    <w:rsid w:val="00E77F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4E49"/>
    <w:pPr>
      <w:ind w:left="708"/>
    </w:pPr>
  </w:style>
  <w:style w:type="character" w:customStyle="1" w:styleId="Heading1Char">
    <w:name w:val="Heading 1 Char"/>
    <w:link w:val="Heading1"/>
    <w:rsid w:val="00262F97"/>
    <w:rPr>
      <w:rFonts w:ascii="Arial AMU" w:hAnsi="Arial AMU"/>
      <w:b/>
      <w:sz w:val="24"/>
      <w:shd w:val="clear" w:color="auto" w:fill="FFFFFF"/>
      <w:lang w:eastAsia="en-US"/>
    </w:rPr>
  </w:style>
  <w:style w:type="paragraph" w:styleId="BlockText">
    <w:name w:val="Block Text"/>
    <w:basedOn w:val="Normal"/>
    <w:rsid w:val="00A93C81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esktop\PDF\hrazdan\17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9A602-5F68-47AF-9496-25B32387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174</Template>
  <TotalTime>767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 Ð  î ² ð ² Ì ø ² Ú Æ Ü   Î ² è ² ì ² ð Ø ²Ü   Ü  ² Ê ² ð ² ð àô Â Ú àô Ü</vt:lpstr>
      <vt:lpstr>Ð Ð  î ² ð ² Ì ø ² Ú Æ Ü   Î ² è ² ì ² ð Ø ²Ü   Ü  ² Ê ² ð ² ð àô Â Ú àô Ü</vt:lpstr>
    </vt:vector>
  </TitlesOfParts>
  <Company>MTA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 Ð  î ² ð ² Ì ø ² Ú Æ Ü   Î ² è ² ì ² ð Ø ²Ü   Ü  ² Ê ² ð ² ð àô Â Ú àô Ü</dc:title>
  <dc:creator>Martirosyan LilitMarleni</dc:creator>
  <cp:lastModifiedBy>Martirosyan LilitMarleni</cp:lastModifiedBy>
  <cp:revision>499</cp:revision>
  <cp:lastPrinted>2022-06-21T08:53:00Z</cp:lastPrinted>
  <dcterms:created xsi:type="dcterms:W3CDTF">2022-04-26T06:45:00Z</dcterms:created>
  <dcterms:modified xsi:type="dcterms:W3CDTF">2025-08-14T07:57:00Z</dcterms:modified>
</cp:coreProperties>
</file>